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7427" w:rsidRPr="009739D1" w:rsidRDefault="003E4F7E" w:rsidP="00AA3D46">
      <w:pPr>
        <w:jc w:val="center"/>
        <w:rPr>
          <w:sz w:val="22"/>
          <w:szCs w:val="22"/>
        </w:rPr>
      </w:pPr>
      <w:r w:rsidRPr="009739D1">
        <w:rPr>
          <w:noProof/>
          <w:color w:val="FF0000"/>
          <w:sz w:val="22"/>
        </w:rPr>
        <w:drawing>
          <wp:inline distT="0" distB="0" distL="0" distR="0" wp14:anchorId="458C7BC0" wp14:editId="397450C3">
            <wp:extent cx="1219200" cy="12192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rsidR="00297427" w:rsidRPr="001316C6" w:rsidRDefault="00297427" w:rsidP="001316C6">
      <w:pPr>
        <w:jc w:val="center"/>
        <w:rPr>
          <w:b/>
          <w:sz w:val="28"/>
          <w:szCs w:val="28"/>
        </w:rPr>
      </w:pPr>
      <w:r w:rsidRPr="001316C6">
        <w:rPr>
          <w:b/>
          <w:sz w:val="28"/>
          <w:szCs w:val="28"/>
        </w:rPr>
        <w:t>WATER UTILITY TARIFF</w:t>
      </w:r>
    </w:p>
    <w:p w:rsidR="00297427" w:rsidRPr="001316C6" w:rsidRDefault="00AD7ED7" w:rsidP="001316C6">
      <w:pPr>
        <w:jc w:val="center"/>
        <w:rPr>
          <w:b/>
          <w:sz w:val="28"/>
          <w:szCs w:val="28"/>
        </w:rPr>
      </w:pPr>
      <w:r>
        <w:rPr>
          <w:b/>
          <w:sz w:val="28"/>
          <w:szCs w:val="28"/>
        </w:rPr>
        <w:t>Docket No</w:t>
      </w:r>
      <w:r w:rsidR="00994304" w:rsidRPr="001316C6">
        <w:rPr>
          <w:b/>
          <w:sz w:val="28"/>
          <w:szCs w:val="28"/>
        </w:rPr>
        <w:t xml:space="preserve"> </w:t>
      </w:r>
      <w:r w:rsidR="00230704">
        <w:rPr>
          <w:b/>
          <w:sz w:val="28"/>
          <w:szCs w:val="28"/>
        </w:rPr>
        <w:t>4</w:t>
      </w:r>
      <w:r>
        <w:rPr>
          <w:b/>
          <w:sz w:val="28"/>
          <w:szCs w:val="28"/>
        </w:rPr>
        <w:t>8405</w:t>
      </w:r>
    </w:p>
    <w:p w:rsidR="00994304" w:rsidRPr="001316C6" w:rsidRDefault="00994304" w:rsidP="00AA3D46">
      <w:pPr>
        <w:rPr>
          <w:szCs w:val="24"/>
          <w:u w:val="single"/>
        </w:rPr>
      </w:pPr>
    </w:p>
    <w:p w:rsidR="00994304" w:rsidRPr="001316C6" w:rsidRDefault="00994304" w:rsidP="00AA3D46">
      <w:pPr>
        <w:rPr>
          <w:szCs w:val="24"/>
          <w:u w:val="single"/>
        </w:rPr>
      </w:pPr>
    </w:p>
    <w:p w:rsidR="006F1035" w:rsidRPr="001316C6" w:rsidRDefault="00320EE7" w:rsidP="00AA3D46">
      <w:pPr>
        <w:tabs>
          <w:tab w:val="right" w:pos="9532"/>
        </w:tabs>
        <w:rPr>
          <w:szCs w:val="24"/>
          <w:u w:val="single"/>
        </w:rPr>
      </w:pPr>
      <w:r w:rsidRPr="001316C6">
        <w:rPr>
          <w:szCs w:val="24"/>
          <w:u w:val="single"/>
        </w:rPr>
        <w:t>James A. Dyche dba Crest Water Company</w:t>
      </w:r>
      <w:r w:rsidR="00297427" w:rsidRPr="001316C6">
        <w:rPr>
          <w:szCs w:val="24"/>
        </w:rPr>
        <w:tab/>
      </w:r>
      <w:r w:rsidR="00476385" w:rsidRPr="001316C6">
        <w:rPr>
          <w:szCs w:val="24"/>
          <w:u w:val="single"/>
        </w:rPr>
        <w:t>P</w:t>
      </w:r>
      <w:r w:rsidR="00403A99">
        <w:rPr>
          <w:szCs w:val="24"/>
          <w:u w:val="single"/>
        </w:rPr>
        <w:t>.</w:t>
      </w:r>
      <w:r w:rsidR="00476385" w:rsidRPr="001316C6">
        <w:rPr>
          <w:szCs w:val="24"/>
          <w:u w:val="single"/>
        </w:rPr>
        <w:t>O</w:t>
      </w:r>
      <w:r w:rsidR="00403A99">
        <w:rPr>
          <w:szCs w:val="24"/>
          <w:u w:val="single"/>
        </w:rPr>
        <w:t>.</w:t>
      </w:r>
      <w:r w:rsidR="00476385" w:rsidRPr="001316C6">
        <w:rPr>
          <w:szCs w:val="24"/>
          <w:u w:val="single"/>
        </w:rPr>
        <w:t xml:space="preserve"> Box 460, </w:t>
      </w:r>
      <w:r w:rsidR="00FB2081" w:rsidRPr="001316C6">
        <w:rPr>
          <w:szCs w:val="24"/>
          <w:u w:val="single"/>
        </w:rPr>
        <w:t>840 Betsy Road</w:t>
      </w:r>
    </w:p>
    <w:p w:rsidR="006F1035" w:rsidRPr="001316C6" w:rsidRDefault="006F1035" w:rsidP="00AA3D46">
      <w:pPr>
        <w:tabs>
          <w:tab w:val="right" w:pos="9532"/>
        </w:tabs>
        <w:rPr>
          <w:sz w:val="20"/>
        </w:rPr>
      </w:pPr>
      <w:r w:rsidRPr="001316C6">
        <w:rPr>
          <w:sz w:val="20"/>
        </w:rPr>
        <w:t>(Utility Name)</w:t>
      </w:r>
      <w:r w:rsidRPr="001316C6">
        <w:rPr>
          <w:sz w:val="20"/>
        </w:rPr>
        <w:tab/>
        <w:t>(Business Address)</w:t>
      </w:r>
    </w:p>
    <w:p w:rsidR="006F1035" w:rsidRPr="001316C6" w:rsidRDefault="006F1035" w:rsidP="00AA3D46">
      <w:pPr>
        <w:rPr>
          <w:szCs w:val="24"/>
        </w:rPr>
      </w:pPr>
    </w:p>
    <w:p w:rsidR="006F1035" w:rsidRPr="001316C6" w:rsidRDefault="00FB2081" w:rsidP="00AA3D46">
      <w:pPr>
        <w:tabs>
          <w:tab w:val="right" w:pos="9532"/>
        </w:tabs>
        <w:rPr>
          <w:szCs w:val="24"/>
        </w:rPr>
      </w:pPr>
      <w:r w:rsidRPr="001316C6">
        <w:rPr>
          <w:szCs w:val="24"/>
          <w:u w:val="single"/>
        </w:rPr>
        <w:t>Keene, Texas 76049</w:t>
      </w:r>
      <w:r w:rsidR="006F1035" w:rsidRPr="001316C6">
        <w:rPr>
          <w:szCs w:val="24"/>
        </w:rPr>
        <w:tab/>
      </w:r>
      <w:r w:rsidRPr="001316C6">
        <w:rPr>
          <w:szCs w:val="24"/>
          <w:u w:val="single"/>
        </w:rPr>
        <w:t>(817) 645-5493</w:t>
      </w:r>
    </w:p>
    <w:p w:rsidR="006F1035" w:rsidRPr="001316C6" w:rsidRDefault="006F1035" w:rsidP="00AA3D46">
      <w:pPr>
        <w:tabs>
          <w:tab w:val="right" w:pos="9532"/>
        </w:tabs>
        <w:rPr>
          <w:sz w:val="20"/>
        </w:rPr>
      </w:pPr>
      <w:r w:rsidRPr="001316C6">
        <w:rPr>
          <w:sz w:val="20"/>
        </w:rPr>
        <w:t>(City, State, Zip Code)</w:t>
      </w:r>
      <w:r w:rsidRPr="001316C6">
        <w:rPr>
          <w:sz w:val="20"/>
        </w:rPr>
        <w:tab/>
        <w:t>(Area Code/Telephone)</w:t>
      </w:r>
    </w:p>
    <w:p w:rsidR="00297427" w:rsidRPr="001316C6" w:rsidRDefault="00297427" w:rsidP="00AA3D46">
      <w:pPr>
        <w:tabs>
          <w:tab w:val="right" w:pos="9360"/>
        </w:tabs>
        <w:rPr>
          <w:szCs w:val="24"/>
        </w:rPr>
      </w:pPr>
    </w:p>
    <w:p w:rsidR="00297427" w:rsidRPr="001316C6" w:rsidRDefault="00297427" w:rsidP="00AA3D46">
      <w:pPr>
        <w:rPr>
          <w:szCs w:val="24"/>
        </w:rPr>
      </w:pPr>
      <w:r w:rsidRPr="001316C6">
        <w:rPr>
          <w:szCs w:val="24"/>
        </w:rPr>
        <w:t>This tariff is effective for utility operations under the following Certificate of Convenience and Necessity:</w:t>
      </w:r>
    </w:p>
    <w:p w:rsidR="00297427" w:rsidRPr="001316C6" w:rsidRDefault="00297427" w:rsidP="00AA3D46">
      <w:pPr>
        <w:rPr>
          <w:szCs w:val="24"/>
          <w:u w:val="single"/>
        </w:rPr>
      </w:pPr>
    </w:p>
    <w:p w:rsidR="00297427" w:rsidRPr="001316C6" w:rsidRDefault="00FB2081" w:rsidP="00AA3D46">
      <w:pPr>
        <w:rPr>
          <w:szCs w:val="24"/>
          <w:u w:val="single"/>
        </w:rPr>
      </w:pPr>
      <w:r w:rsidRPr="001316C6">
        <w:rPr>
          <w:szCs w:val="24"/>
          <w:u w:val="single"/>
        </w:rPr>
        <w:t>12037</w:t>
      </w:r>
    </w:p>
    <w:p w:rsidR="003701D6" w:rsidRPr="001316C6" w:rsidRDefault="003701D6" w:rsidP="00AA3D46">
      <w:pPr>
        <w:rPr>
          <w:szCs w:val="24"/>
        </w:rPr>
      </w:pPr>
    </w:p>
    <w:p w:rsidR="00297427" w:rsidRPr="001316C6" w:rsidRDefault="00297427" w:rsidP="00AA3D46">
      <w:pPr>
        <w:rPr>
          <w:szCs w:val="24"/>
        </w:rPr>
      </w:pPr>
      <w:r w:rsidRPr="001316C6">
        <w:rPr>
          <w:szCs w:val="24"/>
        </w:rPr>
        <w:t>This tariff is effective in the following counties:</w:t>
      </w:r>
    </w:p>
    <w:p w:rsidR="00297427" w:rsidRPr="001316C6" w:rsidRDefault="00297427" w:rsidP="00AA3D46">
      <w:pPr>
        <w:rPr>
          <w:szCs w:val="24"/>
          <w:u w:val="single"/>
        </w:rPr>
      </w:pPr>
    </w:p>
    <w:p w:rsidR="00297427" w:rsidRPr="001316C6" w:rsidRDefault="00FB2081" w:rsidP="00AA3D46">
      <w:pPr>
        <w:rPr>
          <w:szCs w:val="24"/>
          <w:u w:val="single"/>
        </w:rPr>
      </w:pPr>
      <w:r w:rsidRPr="001316C6">
        <w:rPr>
          <w:szCs w:val="24"/>
          <w:u w:val="single"/>
        </w:rPr>
        <w:t>Ellis, Hill</w:t>
      </w:r>
      <w:r w:rsidR="00476385" w:rsidRPr="001316C6">
        <w:rPr>
          <w:szCs w:val="24"/>
          <w:u w:val="single"/>
        </w:rPr>
        <w:t>,</w:t>
      </w:r>
      <w:r w:rsidRPr="001316C6">
        <w:rPr>
          <w:szCs w:val="24"/>
          <w:u w:val="single"/>
        </w:rPr>
        <w:t xml:space="preserve"> </w:t>
      </w:r>
      <w:r w:rsidR="00476385" w:rsidRPr="001316C6">
        <w:rPr>
          <w:szCs w:val="24"/>
          <w:u w:val="single"/>
        </w:rPr>
        <w:t>Johnson</w:t>
      </w:r>
      <w:r w:rsidR="001316C6" w:rsidRPr="001316C6">
        <w:rPr>
          <w:szCs w:val="24"/>
          <w:u w:val="single"/>
        </w:rPr>
        <w:t>,</w:t>
      </w:r>
      <w:r w:rsidR="00476385" w:rsidRPr="001316C6">
        <w:rPr>
          <w:szCs w:val="24"/>
          <w:u w:val="single"/>
        </w:rPr>
        <w:t xml:space="preserve"> </w:t>
      </w:r>
      <w:r w:rsidRPr="001316C6">
        <w:rPr>
          <w:szCs w:val="24"/>
          <w:u w:val="single"/>
        </w:rPr>
        <w:t>Sommervell</w:t>
      </w:r>
    </w:p>
    <w:p w:rsidR="003701D6" w:rsidRPr="001316C6" w:rsidRDefault="003701D6" w:rsidP="00AA3D46">
      <w:pPr>
        <w:rPr>
          <w:szCs w:val="24"/>
        </w:rPr>
      </w:pPr>
    </w:p>
    <w:p w:rsidR="00F1450E" w:rsidRPr="001316C6" w:rsidRDefault="00F1450E" w:rsidP="00F1450E">
      <w:pPr>
        <w:rPr>
          <w:szCs w:val="24"/>
        </w:rPr>
      </w:pPr>
      <w:r w:rsidRPr="001316C6">
        <w:rPr>
          <w:szCs w:val="24"/>
        </w:rPr>
        <w:t>This tariff is effective in the following cities or unincorporated towns (if any):</w:t>
      </w:r>
    </w:p>
    <w:p w:rsidR="00F1450E" w:rsidRPr="001316C6" w:rsidRDefault="00F1450E" w:rsidP="00F1450E">
      <w:pPr>
        <w:rPr>
          <w:szCs w:val="24"/>
        </w:rPr>
      </w:pPr>
    </w:p>
    <w:p w:rsidR="00F1450E" w:rsidRPr="001316C6" w:rsidRDefault="00476385" w:rsidP="00F1450E">
      <w:pPr>
        <w:rPr>
          <w:szCs w:val="24"/>
        </w:rPr>
      </w:pPr>
      <w:r w:rsidRPr="001316C6">
        <w:rPr>
          <w:szCs w:val="24"/>
          <w:u w:val="single"/>
        </w:rPr>
        <w:t>None</w:t>
      </w:r>
    </w:p>
    <w:p w:rsidR="00F1450E" w:rsidRPr="001316C6" w:rsidRDefault="00F1450E" w:rsidP="00AA3D46">
      <w:pPr>
        <w:rPr>
          <w:szCs w:val="24"/>
        </w:rPr>
      </w:pPr>
    </w:p>
    <w:p w:rsidR="00297427" w:rsidRPr="001316C6" w:rsidRDefault="00297427" w:rsidP="00AA3D46">
      <w:pPr>
        <w:rPr>
          <w:szCs w:val="24"/>
        </w:rPr>
      </w:pPr>
      <w:r w:rsidRPr="001316C6">
        <w:rPr>
          <w:szCs w:val="24"/>
        </w:rPr>
        <w:t>This tariff is effective in the following subdivisions or systems:</w:t>
      </w:r>
    </w:p>
    <w:p w:rsidR="00100A10" w:rsidRPr="001316C6" w:rsidRDefault="00100A10" w:rsidP="00AA3D46">
      <w:pPr>
        <w:rPr>
          <w:szCs w:val="24"/>
        </w:rPr>
      </w:pPr>
    </w:p>
    <w:p w:rsidR="00E87F86" w:rsidRPr="001316C6" w:rsidRDefault="00476385" w:rsidP="00AA3D46">
      <w:pPr>
        <w:rPr>
          <w:szCs w:val="24"/>
        </w:rPr>
      </w:pPr>
      <w:r w:rsidRPr="001316C6">
        <w:rPr>
          <w:szCs w:val="24"/>
          <w:u w:val="single"/>
        </w:rPr>
        <w:t>See Attached List</w:t>
      </w:r>
    </w:p>
    <w:p w:rsidR="00E2134C" w:rsidRPr="001316C6" w:rsidRDefault="00E2134C" w:rsidP="00AA3D46">
      <w:pPr>
        <w:rPr>
          <w:szCs w:val="24"/>
        </w:rPr>
      </w:pPr>
    </w:p>
    <w:p w:rsidR="00E2134C" w:rsidRPr="001316C6" w:rsidRDefault="00E2134C" w:rsidP="001316C6">
      <w:pPr>
        <w:jc w:val="center"/>
        <w:rPr>
          <w:szCs w:val="24"/>
        </w:rPr>
      </w:pPr>
      <w:r w:rsidRPr="001316C6">
        <w:rPr>
          <w:szCs w:val="24"/>
        </w:rPr>
        <w:t>TABLE OF CONTENTS</w:t>
      </w:r>
    </w:p>
    <w:p w:rsidR="00E2134C" w:rsidRPr="001316C6" w:rsidRDefault="00E2134C" w:rsidP="00AA3D46">
      <w:pPr>
        <w:rPr>
          <w:szCs w:val="24"/>
        </w:rPr>
      </w:pPr>
      <w:r w:rsidRPr="001316C6">
        <w:rPr>
          <w:szCs w:val="24"/>
        </w:rPr>
        <w:t>The above utility lists the following sections of its tariff (if additional pages are needed for a section, all pages should be numbered consecutively):</w:t>
      </w:r>
    </w:p>
    <w:p w:rsidR="00E2134C" w:rsidRPr="001316C6" w:rsidRDefault="00E2134C" w:rsidP="00AA3D46">
      <w:pPr>
        <w:tabs>
          <w:tab w:val="right" w:leader="dot" w:pos="8640"/>
        </w:tabs>
        <w:ind w:right="720" w:firstLine="720"/>
        <w:rPr>
          <w:szCs w:val="24"/>
        </w:rPr>
      </w:pPr>
      <w:r w:rsidRPr="001316C6">
        <w:rPr>
          <w:szCs w:val="24"/>
        </w:rPr>
        <w:t xml:space="preserve">SECTION 1.0 </w:t>
      </w:r>
      <w:r w:rsidR="00E647A6">
        <w:rPr>
          <w:szCs w:val="24"/>
        </w:rPr>
        <w:t>–</w:t>
      </w:r>
      <w:r w:rsidRPr="001316C6">
        <w:rPr>
          <w:szCs w:val="24"/>
        </w:rPr>
        <w:t xml:space="preserve"> RATE SCHEDULE</w:t>
      </w:r>
      <w:r w:rsidRPr="001316C6">
        <w:rPr>
          <w:szCs w:val="24"/>
        </w:rPr>
        <w:tab/>
      </w:r>
      <w:r w:rsidR="00A81C40" w:rsidRPr="001316C6">
        <w:rPr>
          <w:szCs w:val="24"/>
        </w:rPr>
        <w:fldChar w:fldCharType="begin"/>
      </w:r>
      <w:r w:rsidR="00A81C40" w:rsidRPr="001316C6">
        <w:rPr>
          <w:szCs w:val="24"/>
        </w:rPr>
        <w:instrText xml:space="preserve"> PAGEREF _Ref454181791 \h </w:instrText>
      </w:r>
      <w:r w:rsidR="00A81C40" w:rsidRPr="001316C6">
        <w:rPr>
          <w:szCs w:val="24"/>
        </w:rPr>
      </w:r>
      <w:r w:rsidR="00A81C40" w:rsidRPr="001316C6">
        <w:rPr>
          <w:szCs w:val="24"/>
        </w:rPr>
        <w:fldChar w:fldCharType="separate"/>
      </w:r>
      <w:r w:rsidR="00320EE7" w:rsidRPr="001316C6">
        <w:rPr>
          <w:noProof/>
          <w:szCs w:val="24"/>
        </w:rPr>
        <w:t>2</w:t>
      </w:r>
      <w:r w:rsidR="00A81C40" w:rsidRPr="001316C6">
        <w:rPr>
          <w:szCs w:val="24"/>
        </w:rPr>
        <w:fldChar w:fldCharType="end"/>
      </w:r>
    </w:p>
    <w:p w:rsidR="00E2134C" w:rsidRPr="001316C6" w:rsidRDefault="00E2134C" w:rsidP="00AA3D46">
      <w:pPr>
        <w:tabs>
          <w:tab w:val="right" w:leader="dot" w:pos="8640"/>
        </w:tabs>
        <w:ind w:right="720" w:firstLine="720"/>
        <w:rPr>
          <w:szCs w:val="24"/>
        </w:rPr>
      </w:pPr>
      <w:r w:rsidRPr="001316C6">
        <w:rPr>
          <w:szCs w:val="24"/>
        </w:rPr>
        <w:t xml:space="preserve">SECTION 2.0 </w:t>
      </w:r>
      <w:r w:rsidR="00E647A6">
        <w:rPr>
          <w:szCs w:val="24"/>
        </w:rPr>
        <w:t>–</w:t>
      </w:r>
      <w:r w:rsidRPr="001316C6">
        <w:rPr>
          <w:szCs w:val="24"/>
        </w:rPr>
        <w:t xml:space="preserve"> SERVICE RULES AND POLICIES</w:t>
      </w:r>
      <w:r w:rsidRPr="001316C6">
        <w:rPr>
          <w:szCs w:val="24"/>
        </w:rPr>
        <w:tab/>
      </w:r>
      <w:r w:rsidR="00981367">
        <w:rPr>
          <w:szCs w:val="24"/>
        </w:rPr>
        <w:t>5</w:t>
      </w:r>
    </w:p>
    <w:p w:rsidR="00E2134C" w:rsidRPr="001316C6" w:rsidRDefault="00E2134C" w:rsidP="003E57E0">
      <w:pPr>
        <w:tabs>
          <w:tab w:val="right" w:leader="dot" w:pos="8640"/>
        </w:tabs>
        <w:ind w:right="720" w:firstLine="720"/>
        <w:rPr>
          <w:szCs w:val="24"/>
        </w:rPr>
      </w:pPr>
      <w:r w:rsidRPr="001316C6">
        <w:rPr>
          <w:szCs w:val="24"/>
        </w:rPr>
        <w:t xml:space="preserve">SECTION </w:t>
      </w:r>
      <w:r w:rsidR="00E647A6">
        <w:rPr>
          <w:szCs w:val="24"/>
        </w:rPr>
        <w:t>2.2</w:t>
      </w:r>
      <w:r w:rsidRPr="001316C6">
        <w:rPr>
          <w:szCs w:val="24"/>
        </w:rPr>
        <w:t xml:space="preserve">0 </w:t>
      </w:r>
      <w:r w:rsidR="00E647A6">
        <w:rPr>
          <w:szCs w:val="24"/>
        </w:rPr>
        <w:t>–</w:t>
      </w:r>
      <w:r w:rsidRPr="001316C6">
        <w:rPr>
          <w:szCs w:val="24"/>
        </w:rPr>
        <w:t xml:space="preserve"> </w:t>
      </w:r>
      <w:r w:rsidR="00E647A6">
        <w:rPr>
          <w:szCs w:val="24"/>
        </w:rPr>
        <w:t xml:space="preserve">SPECIFIC </w:t>
      </w:r>
      <w:r w:rsidRPr="001316C6">
        <w:rPr>
          <w:szCs w:val="24"/>
        </w:rPr>
        <w:t>EXTENSION POLICY</w:t>
      </w:r>
      <w:r w:rsidRPr="001316C6">
        <w:rPr>
          <w:szCs w:val="24"/>
        </w:rPr>
        <w:tab/>
      </w:r>
      <w:r w:rsidR="00E647A6">
        <w:rPr>
          <w:szCs w:val="24"/>
        </w:rPr>
        <w:t>10</w:t>
      </w:r>
    </w:p>
    <w:p w:rsidR="00EE30B1" w:rsidRPr="001316C6" w:rsidRDefault="00EE30B1" w:rsidP="00AA3D46">
      <w:pPr>
        <w:ind w:firstLine="720"/>
        <w:rPr>
          <w:szCs w:val="24"/>
        </w:rPr>
      </w:pPr>
    </w:p>
    <w:p w:rsidR="00E2134C" w:rsidRPr="001316C6" w:rsidRDefault="00E2134C" w:rsidP="00AA3D46">
      <w:pPr>
        <w:ind w:firstLine="720"/>
        <w:rPr>
          <w:szCs w:val="24"/>
        </w:rPr>
      </w:pPr>
      <w:r w:rsidRPr="001316C6">
        <w:rPr>
          <w:szCs w:val="24"/>
        </w:rPr>
        <w:t xml:space="preserve">APPENDIX A </w:t>
      </w:r>
      <w:r w:rsidR="00EA0A97" w:rsidRPr="001316C6">
        <w:rPr>
          <w:szCs w:val="24"/>
        </w:rPr>
        <w:t>–</w:t>
      </w:r>
      <w:r w:rsidRPr="001316C6">
        <w:rPr>
          <w:szCs w:val="24"/>
        </w:rPr>
        <w:t xml:space="preserve"> </w:t>
      </w:r>
      <w:r w:rsidR="00EA0A97" w:rsidRPr="001316C6">
        <w:rPr>
          <w:szCs w:val="24"/>
        </w:rPr>
        <w:t>DROUGHT CONTINGENCY PLAN</w:t>
      </w:r>
    </w:p>
    <w:p w:rsidR="00EA0A97" w:rsidRPr="001316C6" w:rsidRDefault="00EA0A97" w:rsidP="00AA3D46">
      <w:pPr>
        <w:ind w:firstLine="720"/>
        <w:rPr>
          <w:szCs w:val="24"/>
        </w:rPr>
      </w:pPr>
    </w:p>
    <w:p w:rsidR="00476385" w:rsidRDefault="00476385" w:rsidP="00EA0A97">
      <w:pPr>
        <w:ind w:left="720"/>
        <w:rPr>
          <w:szCs w:val="24"/>
        </w:rPr>
      </w:pPr>
    </w:p>
    <w:p w:rsidR="00476385" w:rsidRPr="001316C6" w:rsidRDefault="00476385" w:rsidP="00EA0A97">
      <w:pPr>
        <w:ind w:left="720"/>
        <w:rPr>
          <w:szCs w:val="24"/>
        </w:rPr>
      </w:pPr>
    </w:p>
    <w:p w:rsidR="00476385" w:rsidRPr="001316C6" w:rsidRDefault="00476385" w:rsidP="00EA0A97">
      <w:pPr>
        <w:ind w:left="720"/>
        <w:rPr>
          <w:szCs w:val="24"/>
        </w:rPr>
      </w:pPr>
    </w:p>
    <w:p w:rsidR="001316C6" w:rsidRPr="001316C6" w:rsidRDefault="001316C6">
      <w:pPr>
        <w:autoSpaceDE/>
        <w:autoSpaceDN/>
        <w:adjustRightInd/>
        <w:spacing w:before="0" w:after="0"/>
        <w:contextualSpacing w:val="0"/>
        <w:jc w:val="left"/>
        <w:rPr>
          <w:szCs w:val="24"/>
        </w:rPr>
      </w:pPr>
      <w:r w:rsidRPr="001316C6">
        <w:rPr>
          <w:szCs w:val="24"/>
        </w:rPr>
        <w:br w:type="page"/>
      </w:r>
    </w:p>
    <w:p w:rsidR="00476385" w:rsidRPr="00476385" w:rsidRDefault="00476385" w:rsidP="00476385">
      <w:pPr>
        <w:tabs>
          <w:tab w:val="right" w:pos="9360"/>
        </w:tabs>
        <w:jc w:val="center"/>
        <w:rPr>
          <w:szCs w:val="24"/>
          <w:u w:val="single"/>
        </w:rPr>
      </w:pPr>
      <w:r w:rsidRPr="00476385">
        <w:rPr>
          <w:szCs w:val="24"/>
          <w:u w:val="single"/>
        </w:rPr>
        <w:t>List of Subdivisions/Systems</w:t>
      </w:r>
    </w:p>
    <w:p w:rsidR="00476385" w:rsidRPr="00476385" w:rsidRDefault="00476385" w:rsidP="00476385">
      <w:pPr>
        <w:tabs>
          <w:tab w:val="right" w:pos="9360"/>
        </w:tabs>
        <w:jc w:val="center"/>
        <w:rPr>
          <w:szCs w:val="24"/>
          <w:u w:val="single"/>
        </w:rPr>
      </w:pPr>
    </w:p>
    <w:p w:rsidR="00476385" w:rsidRPr="00476385" w:rsidRDefault="00476385" w:rsidP="00476385">
      <w:pPr>
        <w:tabs>
          <w:tab w:val="right" w:pos="9360"/>
        </w:tabs>
        <w:jc w:val="center"/>
        <w:rPr>
          <w:szCs w:val="24"/>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78"/>
        <w:gridCol w:w="3172"/>
        <w:gridCol w:w="3172"/>
      </w:tblGrid>
      <w:tr w:rsidR="00476385" w:rsidRPr="00476385" w:rsidTr="00F22D0A">
        <w:trPr>
          <w:trHeight w:val="432"/>
        </w:trPr>
        <w:tc>
          <w:tcPr>
            <w:tcW w:w="3178" w:type="dxa"/>
            <w:shd w:val="clear" w:color="auto" w:fill="auto"/>
          </w:tcPr>
          <w:p w:rsidR="00476385" w:rsidRPr="00476385" w:rsidRDefault="00476385" w:rsidP="00476385">
            <w:pPr>
              <w:tabs>
                <w:tab w:val="right" w:pos="9360"/>
              </w:tabs>
              <w:jc w:val="center"/>
              <w:rPr>
                <w:b/>
                <w:szCs w:val="24"/>
              </w:rPr>
            </w:pPr>
            <w:r w:rsidRPr="00476385">
              <w:rPr>
                <w:b/>
                <w:szCs w:val="24"/>
              </w:rPr>
              <w:t>SUBDIVISION</w:t>
            </w:r>
          </w:p>
        </w:tc>
        <w:tc>
          <w:tcPr>
            <w:tcW w:w="3172" w:type="dxa"/>
            <w:shd w:val="clear" w:color="auto" w:fill="auto"/>
          </w:tcPr>
          <w:p w:rsidR="00476385" w:rsidRPr="00476385" w:rsidRDefault="00476385" w:rsidP="00476385">
            <w:pPr>
              <w:tabs>
                <w:tab w:val="right" w:pos="9360"/>
              </w:tabs>
              <w:jc w:val="center"/>
              <w:rPr>
                <w:b/>
                <w:szCs w:val="24"/>
              </w:rPr>
            </w:pPr>
            <w:r w:rsidRPr="00476385">
              <w:rPr>
                <w:b/>
                <w:szCs w:val="24"/>
              </w:rPr>
              <w:t>PWS ID NUMBER</w:t>
            </w:r>
          </w:p>
        </w:tc>
        <w:tc>
          <w:tcPr>
            <w:tcW w:w="3172" w:type="dxa"/>
            <w:shd w:val="clear" w:color="auto" w:fill="auto"/>
          </w:tcPr>
          <w:p w:rsidR="00476385" w:rsidRPr="00476385" w:rsidRDefault="00476385" w:rsidP="00476385">
            <w:pPr>
              <w:tabs>
                <w:tab w:val="right" w:pos="9360"/>
              </w:tabs>
              <w:jc w:val="center"/>
              <w:rPr>
                <w:b/>
                <w:szCs w:val="24"/>
              </w:rPr>
            </w:pPr>
            <w:r w:rsidRPr="00476385">
              <w:rPr>
                <w:b/>
                <w:szCs w:val="24"/>
              </w:rPr>
              <w:t>COUNTY</w:t>
            </w:r>
          </w:p>
        </w:tc>
      </w:tr>
      <w:tr w:rsidR="00476385" w:rsidRPr="00476385" w:rsidTr="00F22D0A">
        <w:trPr>
          <w:trHeight w:val="432"/>
        </w:trPr>
        <w:tc>
          <w:tcPr>
            <w:tcW w:w="3178" w:type="dxa"/>
            <w:shd w:val="clear" w:color="auto" w:fill="auto"/>
          </w:tcPr>
          <w:p w:rsidR="00476385" w:rsidRPr="00476385" w:rsidRDefault="00476385" w:rsidP="00476385">
            <w:pPr>
              <w:tabs>
                <w:tab w:val="right" w:pos="9360"/>
              </w:tabs>
              <w:rPr>
                <w:szCs w:val="24"/>
              </w:rPr>
            </w:pPr>
            <w:r w:rsidRPr="00476385">
              <w:rPr>
                <w:szCs w:val="24"/>
              </w:rPr>
              <w:t>Buffalo Hills Water System</w:t>
            </w:r>
          </w:p>
        </w:tc>
        <w:tc>
          <w:tcPr>
            <w:tcW w:w="3172" w:type="dxa"/>
            <w:shd w:val="clear" w:color="auto" w:fill="auto"/>
          </w:tcPr>
          <w:p w:rsidR="00476385" w:rsidRPr="00476385" w:rsidRDefault="00476385" w:rsidP="00F22D0A">
            <w:pPr>
              <w:tabs>
                <w:tab w:val="right" w:pos="9360"/>
              </w:tabs>
              <w:jc w:val="center"/>
              <w:rPr>
                <w:szCs w:val="24"/>
              </w:rPr>
            </w:pPr>
            <w:r w:rsidRPr="00476385">
              <w:rPr>
                <w:szCs w:val="24"/>
              </w:rPr>
              <w:t>0</w:t>
            </w:r>
            <w:r w:rsidR="00F22D0A">
              <w:rPr>
                <w:szCs w:val="24"/>
              </w:rPr>
              <w:t>7</w:t>
            </w:r>
            <w:r w:rsidRPr="00476385">
              <w:rPr>
                <w:szCs w:val="24"/>
              </w:rPr>
              <w:t xml:space="preserve">00070 </w:t>
            </w:r>
          </w:p>
        </w:tc>
        <w:tc>
          <w:tcPr>
            <w:tcW w:w="3172" w:type="dxa"/>
            <w:shd w:val="clear" w:color="auto" w:fill="auto"/>
          </w:tcPr>
          <w:p w:rsidR="00476385" w:rsidRPr="00476385" w:rsidRDefault="00476385" w:rsidP="00476385">
            <w:pPr>
              <w:tabs>
                <w:tab w:val="right" w:pos="9360"/>
              </w:tabs>
              <w:jc w:val="center"/>
              <w:rPr>
                <w:szCs w:val="24"/>
              </w:rPr>
            </w:pPr>
            <w:r w:rsidRPr="00476385">
              <w:rPr>
                <w:szCs w:val="24"/>
              </w:rPr>
              <w:t>Ellis</w:t>
            </w:r>
          </w:p>
        </w:tc>
      </w:tr>
      <w:tr w:rsidR="00476385" w:rsidRPr="00476385" w:rsidTr="00F22D0A">
        <w:trPr>
          <w:trHeight w:val="432"/>
        </w:trPr>
        <w:tc>
          <w:tcPr>
            <w:tcW w:w="3178" w:type="dxa"/>
            <w:shd w:val="clear" w:color="auto" w:fill="auto"/>
          </w:tcPr>
          <w:p w:rsidR="00476385" w:rsidRPr="00476385" w:rsidRDefault="00476385" w:rsidP="00476385">
            <w:pPr>
              <w:tabs>
                <w:tab w:val="right" w:pos="9360"/>
              </w:tabs>
              <w:rPr>
                <w:szCs w:val="24"/>
              </w:rPr>
            </w:pPr>
            <w:r w:rsidRPr="00476385">
              <w:rPr>
                <w:szCs w:val="24"/>
              </w:rPr>
              <w:t>Chisholm Trail Retreat</w:t>
            </w:r>
          </w:p>
        </w:tc>
        <w:tc>
          <w:tcPr>
            <w:tcW w:w="3172" w:type="dxa"/>
            <w:shd w:val="clear" w:color="auto" w:fill="auto"/>
          </w:tcPr>
          <w:p w:rsidR="00476385" w:rsidRPr="00476385" w:rsidRDefault="00476385" w:rsidP="00476385">
            <w:pPr>
              <w:tabs>
                <w:tab w:val="right" w:pos="9360"/>
              </w:tabs>
              <w:jc w:val="center"/>
              <w:rPr>
                <w:szCs w:val="24"/>
              </w:rPr>
            </w:pPr>
            <w:r w:rsidRPr="00476385">
              <w:rPr>
                <w:szCs w:val="24"/>
              </w:rPr>
              <w:t>1090042</w:t>
            </w:r>
          </w:p>
        </w:tc>
        <w:tc>
          <w:tcPr>
            <w:tcW w:w="3172" w:type="dxa"/>
            <w:shd w:val="clear" w:color="auto" w:fill="auto"/>
          </w:tcPr>
          <w:p w:rsidR="00476385" w:rsidRPr="00476385" w:rsidRDefault="00476385" w:rsidP="00476385">
            <w:pPr>
              <w:tabs>
                <w:tab w:val="right" w:pos="9360"/>
              </w:tabs>
              <w:jc w:val="center"/>
              <w:rPr>
                <w:szCs w:val="24"/>
              </w:rPr>
            </w:pPr>
            <w:r w:rsidRPr="00476385">
              <w:rPr>
                <w:szCs w:val="24"/>
              </w:rPr>
              <w:t>Hill</w:t>
            </w:r>
          </w:p>
        </w:tc>
      </w:tr>
      <w:tr w:rsidR="00476385" w:rsidRPr="00476385" w:rsidTr="00F22D0A">
        <w:trPr>
          <w:trHeight w:val="432"/>
        </w:trPr>
        <w:tc>
          <w:tcPr>
            <w:tcW w:w="3178" w:type="dxa"/>
            <w:shd w:val="clear" w:color="auto" w:fill="auto"/>
          </w:tcPr>
          <w:p w:rsidR="00476385" w:rsidRPr="00476385" w:rsidRDefault="00476385" w:rsidP="00476385">
            <w:pPr>
              <w:tabs>
                <w:tab w:val="right" w:pos="9360"/>
              </w:tabs>
              <w:rPr>
                <w:szCs w:val="24"/>
              </w:rPr>
            </w:pPr>
            <w:r w:rsidRPr="00476385">
              <w:rPr>
                <w:szCs w:val="24"/>
              </w:rPr>
              <w:t>Cahill Country Water System</w:t>
            </w:r>
          </w:p>
        </w:tc>
        <w:tc>
          <w:tcPr>
            <w:tcW w:w="3172" w:type="dxa"/>
            <w:shd w:val="clear" w:color="auto" w:fill="auto"/>
          </w:tcPr>
          <w:p w:rsidR="00476385" w:rsidRPr="00476385" w:rsidRDefault="00476385" w:rsidP="00476385">
            <w:pPr>
              <w:tabs>
                <w:tab w:val="right" w:pos="9360"/>
              </w:tabs>
              <w:jc w:val="center"/>
              <w:rPr>
                <w:szCs w:val="24"/>
              </w:rPr>
            </w:pPr>
            <w:r w:rsidRPr="00476385">
              <w:rPr>
                <w:szCs w:val="24"/>
              </w:rPr>
              <w:t>1260073</w:t>
            </w:r>
          </w:p>
        </w:tc>
        <w:tc>
          <w:tcPr>
            <w:tcW w:w="3172" w:type="dxa"/>
            <w:shd w:val="clear" w:color="auto" w:fill="auto"/>
          </w:tcPr>
          <w:p w:rsidR="00476385" w:rsidRPr="00476385" w:rsidRDefault="00476385" w:rsidP="00476385">
            <w:pPr>
              <w:tabs>
                <w:tab w:val="right" w:pos="9360"/>
              </w:tabs>
              <w:jc w:val="center"/>
              <w:rPr>
                <w:szCs w:val="24"/>
              </w:rPr>
            </w:pPr>
            <w:r w:rsidRPr="00476385">
              <w:rPr>
                <w:szCs w:val="24"/>
              </w:rPr>
              <w:t>Johnson</w:t>
            </w:r>
          </w:p>
        </w:tc>
      </w:tr>
      <w:tr w:rsidR="00403A99" w:rsidRPr="00476385" w:rsidTr="00F22D0A">
        <w:trPr>
          <w:trHeight w:val="432"/>
        </w:trPr>
        <w:tc>
          <w:tcPr>
            <w:tcW w:w="3178" w:type="dxa"/>
            <w:shd w:val="clear" w:color="auto" w:fill="auto"/>
          </w:tcPr>
          <w:p w:rsidR="00403A99" w:rsidRPr="00476385" w:rsidRDefault="00403A99" w:rsidP="00476385">
            <w:pPr>
              <w:tabs>
                <w:tab w:val="right" w:pos="9360"/>
              </w:tabs>
              <w:rPr>
                <w:szCs w:val="24"/>
              </w:rPr>
            </w:pPr>
            <w:r>
              <w:rPr>
                <w:szCs w:val="24"/>
              </w:rPr>
              <w:t>Carnegie Development</w:t>
            </w:r>
          </w:p>
        </w:tc>
        <w:tc>
          <w:tcPr>
            <w:tcW w:w="3172" w:type="dxa"/>
            <w:shd w:val="clear" w:color="auto" w:fill="auto"/>
          </w:tcPr>
          <w:p w:rsidR="00403A99" w:rsidRPr="00476385" w:rsidRDefault="00F96A0C" w:rsidP="00476385">
            <w:pPr>
              <w:tabs>
                <w:tab w:val="right" w:pos="9360"/>
              </w:tabs>
              <w:jc w:val="center"/>
              <w:rPr>
                <w:szCs w:val="24"/>
              </w:rPr>
            </w:pPr>
            <w:r>
              <w:rPr>
                <w:szCs w:val="24"/>
              </w:rPr>
              <w:t>1260066</w:t>
            </w:r>
          </w:p>
        </w:tc>
        <w:tc>
          <w:tcPr>
            <w:tcW w:w="3172" w:type="dxa"/>
            <w:shd w:val="clear" w:color="auto" w:fill="auto"/>
          </w:tcPr>
          <w:p w:rsidR="00403A99" w:rsidRPr="00476385" w:rsidRDefault="00403A99" w:rsidP="00476385">
            <w:pPr>
              <w:tabs>
                <w:tab w:val="right" w:pos="9360"/>
              </w:tabs>
              <w:jc w:val="center"/>
              <w:rPr>
                <w:szCs w:val="24"/>
              </w:rPr>
            </w:pPr>
            <w:r>
              <w:rPr>
                <w:szCs w:val="24"/>
              </w:rPr>
              <w:t>Johnson</w:t>
            </w:r>
          </w:p>
        </w:tc>
      </w:tr>
      <w:tr w:rsidR="00476385" w:rsidRPr="00476385" w:rsidTr="00F22D0A">
        <w:trPr>
          <w:trHeight w:val="432"/>
        </w:trPr>
        <w:tc>
          <w:tcPr>
            <w:tcW w:w="3178" w:type="dxa"/>
            <w:shd w:val="clear" w:color="auto" w:fill="auto"/>
          </w:tcPr>
          <w:p w:rsidR="00476385" w:rsidRPr="00476385" w:rsidRDefault="00476385" w:rsidP="00476385">
            <w:pPr>
              <w:tabs>
                <w:tab w:val="right" w:pos="9360"/>
              </w:tabs>
              <w:rPr>
                <w:szCs w:val="24"/>
              </w:rPr>
            </w:pPr>
            <w:r w:rsidRPr="00476385">
              <w:rPr>
                <w:szCs w:val="24"/>
              </w:rPr>
              <w:t>Fisherman’s Paradise</w:t>
            </w:r>
          </w:p>
        </w:tc>
        <w:tc>
          <w:tcPr>
            <w:tcW w:w="3172" w:type="dxa"/>
            <w:shd w:val="clear" w:color="auto" w:fill="auto"/>
          </w:tcPr>
          <w:p w:rsidR="00476385" w:rsidRPr="00476385" w:rsidRDefault="00476385" w:rsidP="00476385">
            <w:pPr>
              <w:tabs>
                <w:tab w:val="right" w:pos="9360"/>
              </w:tabs>
              <w:jc w:val="center"/>
              <w:rPr>
                <w:szCs w:val="24"/>
              </w:rPr>
            </w:pPr>
            <w:r w:rsidRPr="00476385">
              <w:rPr>
                <w:szCs w:val="24"/>
              </w:rPr>
              <w:t>1260056</w:t>
            </w:r>
          </w:p>
        </w:tc>
        <w:tc>
          <w:tcPr>
            <w:tcW w:w="3172" w:type="dxa"/>
            <w:shd w:val="clear" w:color="auto" w:fill="auto"/>
          </w:tcPr>
          <w:p w:rsidR="00476385" w:rsidRPr="00476385" w:rsidRDefault="00476385" w:rsidP="00476385">
            <w:pPr>
              <w:tabs>
                <w:tab w:val="right" w:pos="9360"/>
              </w:tabs>
              <w:jc w:val="center"/>
              <w:rPr>
                <w:szCs w:val="24"/>
              </w:rPr>
            </w:pPr>
            <w:r w:rsidRPr="00476385">
              <w:rPr>
                <w:szCs w:val="24"/>
              </w:rPr>
              <w:t>Johnson</w:t>
            </w:r>
          </w:p>
        </w:tc>
      </w:tr>
      <w:tr w:rsidR="00476385" w:rsidRPr="00476385" w:rsidTr="00F22D0A">
        <w:trPr>
          <w:trHeight w:val="432"/>
        </w:trPr>
        <w:tc>
          <w:tcPr>
            <w:tcW w:w="3178" w:type="dxa"/>
            <w:shd w:val="clear" w:color="auto" w:fill="auto"/>
          </w:tcPr>
          <w:p w:rsidR="00476385" w:rsidRPr="00476385" w:rsidRDefault="00476385" w:rsidP="00476385">
            <w:pPr>
              <w:tabs>
                <w:tab w:val="right" w:pos="9360"/>
              </w:tabs>
              <w:rPr>
                <w:szCs w:val="24"/>
              </w:rPr>
            </w:pPr>
            <w:r w:rsidRPr="00476385">
              <w:rPr>
                <w:szCs w:val="24"/>
              </w:rPr>
              <w:t>Granda Vista</w:t>
            </w:r>
          </w:p>
        </w:tc>
        <w:tc>
          <w:tcPr>
            <w:tcW w:w="3172" w:type="dxa"/>
            <w:shd w:val="clear" w:color="auto" w:fill="auto"/>
          </w:tcPr>
          <w:p w:rsidR="00476385" w:rsidRPr="00476385" w:rsidRDefault="00476385" w:rsidP="00476385">
            <w:pPr>
              <w:tabs>
                <w:tab w:val="right" w:pos="9360"/>
              </w:tabs>
              <w:jc w:val="center"/>
              <w:rPr>
                <w:szCs w:val="24"/>
              </w:rPr>
            </w:pPr>
            <w:r w:rsidRPr="00476385">
              <w:rPr>
                <w:szCs w:val="24"/>
              </w:rPr>
              <w:t>1260120</w:t>
            </w:r>
          </w:p>
        </w:tc>
        <w:tc>
          <w:tcPr>
            <w:tcW w:w="3172" w:type="dxa"/>
            <w:shd w:val="clear" w:color="auto" w:fill="auto"/>
          </w:tcPr>
          <w:p w:rsidR="00476385" w:rsidRPr="00476385" w:rsidRDefault="00476385" w:rsidP="00476385">
            <w:pPr>
              <w:tabs>
                <w:tab w:val="right" w:pos="9360"/>
              </w:tabs>
              <w:jc w:val="center"/>
              <w:rPr>
                <w:szCs w:val="24"/>
              </w:rPr>
            </w:pPr>
            <w:r w:rsidRPr="00476385">
              <w:rPr>
                <w:szCs w:val="24"/>
              </w:rPr>
              <w:t>Johnson</w:t>
            </w:r>
          </w:p>
        </w:tc>
      </w:tr>
      <w:tr w:rsidR="00476385" w:rsidRPr="00476385" w:rsidTr="00F22D0A">
        <w:trPr>
          <w:trHeight w:val="432"/>
        </w:trPr>
        <w:tc>
          <w:tcPr>
            <w:tcW w:w="3178" w:type="dxa"/>
            <w:shd w:val="clear" w:color="auto" w:fill="auto"/>
          </w:tcPr>
          <w:p w:rsidR="00476385" w:rsidRPr="00476385" w:rsidRDefault="00476385" w:rsidP="00476385">
            <w:pPr>
              <w:tabs>
                <w:tab w:val="right" w:pos="9360"/>
              </w:tabs>
              <w:rPr>
                <w:szCs w:val="24"/>
              </w:rPr>
            </w:pPr>
            <w:r w:rsidRPr="00476385">
              <w:rPr>
                <w:szCs w:val="24"/>
              </w:rPr>
              <w:t>Mansfield South</w:t>
            </w:r>
          </w:p>
        </w:tc>
        <w:tc>
          <w:tcPr>
            <w:tcW w:w="3172" w:type="dxa"/>
            <w:shd w:val="clear" w:color="auto" w:fill="auto"/>
          </w:tcPr>
          <w:p w:rsidR="00476385" w:rsidRPr="00476385" w:rsidRDefault="00476385" w:rsidP="00476385">
            <w:pPr>
              <w:tabs>
                <w:tab w:val="right" w:pos="9360"/>
              </w:tabs>
              <w:jc w:val="center"/>
              <w:rPr>
                <w:szCs w:val="24"/>
              </w:rPr>
            </w:pPr>
            <w:r w:rsidRPr="00476385">
              <w:rPr>
                <w:szCs w:val="24"/>
              </w:rPr>
              <w:t>1260066</w:t>
            </w:r>
          </w:p>
        </w:tc>
        <w:tc>
          <w:tcPr>
            <w:tcW w:w="3172" w:type="dxa"/>
            <w:shd w:val="clear" w:color="auto" w:fill="auto"/>
          </w:tcPr>
          <w:p w:rsidR="00476385" w:rsidRPr="00476385" w:rsidRDefault="00476385" w:rsidP="00476385">
            <w:pPr>
              <w:tabs>
                <w:tab w:val="right" w:pos="9360"/>
              </w:tabs>
              <w:jc w:val="center"/>
              <w:rPr>
                <w:szCs w:val="24"/>
              </w:rPr>
            </w:pPr>
            <w:r w:rsidRPr="00476385">
              <w:rPr>
                <w:szCs w:val="24"/>
              </w:rPr>
              <w:t>Johnson</w:t>
            </w:r>
          </w:p>
        </w:tc>
      </w:tr>
      <w:tr w:rsidR="00476385" w:rsidRPr="00476385" w:rsidTr="00F22D0A">
        <w:trPr>
          <w:trHeight w:val="432"/>
        </w:trPr>
        <w:tc>
          <w:tcPr>
            <w:tcW w:w="3178" w:type="dxa"/>
            <w:shd w:val="clear" w:color="auto" w:fill="auto"/>
          </w:tcPr>
          <w:p w:rsidR="00476385" w:rsidRPr="00476385" w:rsidRDefault="00F22D0A" w:rsidP="00F22D0A">
            <w:pPr>
              <w:tabs>
                <w:tab w:val="right" w:pos="9360"/>
              </w:tabs>
              <w:rPr>
                <w:szCs w:val="24"/>
              </w:rPr>
            </w:pPr>
            <w:r>
              <w:rPr>
                <w:szCs w:val="24"/>
              </w:rPr>
              <w:t>Northcrest Addition</w:t>
            </w:r>
          </w:p>
        </w:tc>
        <w:tc>
          <w:tcPr>
            <w:tcW w:w="3172" w:type="dxa"/>
            <w:shd w:val="clear" w:color="auto" w:fill="auto"/>
          </w:tcPr>
          <w:p w:rsidR="00476385" w:rsidRPr="00476385" w:rsidRDefault="00476385" w:rsidP="00476385">
            <w:pPr>
              <w:tabs>
                <w:tab w:val="right" w:pos="9360"/>
              </w:tabs>
              <w:jc w:val="center"/>
              <w:rPr>
                <w:szCs w:val="24"/>
              </w:rPr>
            </w:pPr>
            <w:r w:rsidRPr="00476385">
              <w:rPr>
                <w:szCs w:val="24"/>
              </w:rPr>
              <w:t>1260034</w:t>
            </w:r>
          </w:p>
        </w:tc>
        <w:tc>
          <w:tcPr>
            <w:tcW w:w="3172" w:type="dxa"/>
            <w:shd w:val="clear" w:color="auto" w:fill="auto"/>
          </w:tcPr>
          <w:p w:rsidR="00476385" w:rsidRPr="00476385" w:rsidRDefault="00476385" w:rsidP="00476385">
            <w:pPr>
              <w:tabs>
                <w:tab w:val="right" w:pos="9360"/>
              </w:tabs>
              <w:jc w:val="center"/>
              <w:rPr>
                <w:szCs w:val="24"/>
              </w:rPr>
            </w:pPr>
            <w:r w:rsidRPr="00476385">
              <w:rPr>
                <w:szCs w:val="24"/>
              </w:rPr>
              <w:t>Johnson</w:t>
            </w:r>
          </w:p>
        </w:tc>
      </w:tr>
      <w:tr w:rsidR="00476385" w:rsidRPr="00476385" w:rsidTr="00F22D0A">
        <w:trPr>
          <w:trHeight w:val="432"/>
        </w:trPr>
        <w:tc>
          <w:tcPr>
            <w:tcW w:w="3178" w:type="dxa"/>
            <w:shd w:val="clear" w:color="auto" w:fill="auto"/>
          </w:tcPr>
          <w:p w:rsidR="00476385" w:rsidRPr="00476385" w:rsidRDefault="00476385" w:rsidP="00476385">
            <w:pPr>
              <w:tabs>
                <w:tab w:val="right" w:pos="9360"/>
              </w:tabs>
              <w:rPr>
                <w:szCs w:val="24"/>
              </w:rPr>
            </w:pPr>
            <w:r w:rsidRPr="00476385">
              <w:rPr>
                <w:szCs w:val="24"/>
              </w:rPr>
              <w:t>Oak Leaf Trail</w:t>
            </w:r>
          </w:p>
        </w:tc>
        <w:tc>
          <w:tcPr>
            <w:tcW w:w="3172" w:type="dxa"/>
            <w:shd w:val="clear" w:color="auto" w:fill="auto"/>
          </w:tcPr>
          <w:p w:rsidR="00476385" w:rsidRPr="00476385" w:rsidRDefault="00476385" w:rsidP="00476385">
            <w:pPr>
              <w:tabs>
                <w:tab w:val="right" w:pos="9360"/>
              </w:tabs>
              <w:jc w:val="center"/>
              <w:rPr>
                <w:szCs w:val="24"/>
              </w:rPr>
            </w:pPr>
            <w:r w:rsidRPr="00476385">
              <w:rPr>
                <w:szCs w:val="24"/>
              </w:rPr>
              <w:t>1260104</w:t>
            </w:r>
          </w:p>
        </w:tc>
        <w:tc>
          <w:tcPr>
            <w:tcW w:w="3172" w:type="dxa"/>
            <w:shd w:val="clear" w:color="auto" w:fill="auto"/>
          </w:tcPr>
          <w:p w:rsidR="00476385" w:rsidRPr="00476385" w:rsidRDefault="00476385" w:rsidP="00476385">
            <w:pPr>
              <w:tabs>
                <w:tab w:val="right" w:pos="9360"/>
              </w:tabs>
              <w:jc w:val="center"/>
              <w:rPr>
                <w:szCs w:val="24"/>
              </w:rPr>
            </w:pPr>
            <w:r w:rsidRPr="00476385">
              <w:rPr>
                <w:szCs w:val="24"/>
              </w:rPr>
              <w:t>Johnson</w:t>
            </w:r>
          </w:p>
        </w:tc>
      </w:tr>
      <w:tr w:rsidR="00476385" w:rsidRPr="00476385" w:rsidTr="00F22D0A">
        <w:trPr>
          <w:trHeight w:val="432"/>
        </w:trPr>
        <w:tc>
          <w:tcPr>
            <w:tcW w:w="3178" w:type="dxa"/>
            <w:shd w:val="clear" w:color="auto" w:fill="auto"/>
          </w:tcPr>
          <w:p w:rsidR="00476385" w:rsidRPr="00476385" w:rsidRDefault="00476385" w:rsidP="00476385">
            <w:pPr>
              <w:tabs>
                <w:tab w:val="right" w:pos="9360"/>
              </w:tabs>
              <w:rPr>
                <w:szCs w:val="24"/>
              </w:rPr>
            </w:pPr>
            <w:r w:rsidRPr="00476385">
              <w:rPr>
                <w:szCs w:val="24"/>
              </w:rPr>
              <w:t>Oakridge Mobile Home Subdivision</w:t>
            </w:r>
          </w:p>
        </w:tc>
        <w:tc>
          <w:tcPr>
            <w:tcW w:w="3172" w:type="dxa"/>
            <w:shd w:val="clear" w:color="auto" w:fill="auto"/>
          </w:tcPr>
          <w:p w:rsidR="00476385" w:rsidRPr="00476385" w:rsidRDefault="00476385" w:rsidP="00476385">
            <w:pPr>
              <w:tabs>
                <w:tab w:val="right" w:pos="9360"/>
              </w:tabs>
              <w:jc w:val="center"/>
              <w:rPr>
                <w:szCs w:val="24"/>
              </w:rPr>
            </w:pPr>
            <w:r w:rsidRPr="00476385">
              <w:rPr>
                <w:szCs w:val="24"/>
              </w:rPr>
              <w:t>1260124</w:t>
            </w:r>
          </w:p>
        </w:tc>
        <w:tc>
          <w:tcPr>
            <w:tcW w:w="3172" w:type="dxa"/>
            <w:shd w:val="clear" w:color="auto" w:fill="auto"/>
          </w:tcPr>
          <w:p w:rsidR="00476385" w:rsidRPr="00476385" w:rsidRDefault="00476385" w:rsidP="00476385">
            <w:pPr>
              <w:tabs>
                <w:tab w:val="right" w:pos="9360"/>
              </w:tabs>
              <w:jc w:val="center"/>
              <w:rPr>
                <w:szCs w:val="24"/>
              </w:rPr>
            </w:pPr>
            <w:r w:rsidRPr="00476385">
              <w:rPr>
                <w:szCs w:val="24"/>
              </w:rPr>
              <w:t>Johnson</w:t>
            </w:r>
          </w:p>
        </w:tc>
      </w:tr>
      <w:tr w:rsidR="00476385" w:rsidRPr="00476385" w:rsidTr="00F22D0A">
        <w:trPr>
          <w:trHeight w:val="432"/>
        </w:trPr>
        <w:tc>
          <w:tcPr>
            <w:tcW w:w="3178" w:type="dxa"/>
            <w:shd w:val="clear" w:color="auto" w:fill="auto"/>
          </w:tcPr>
          <w:p w:rsidR="00476385" w:rsidRPr="00476385" w:rsidRDefault="00476385" w:rsidP="00476385">
            <w:pPr>
              <w:tabs>
                <w:tab w:val="right" w:pos="9360"/>
              </w:tabs>
              <w:rPr>
                <w:szCs w:val="24"/>
              </w:rPr>
            </w:pPr>
            <w:r w:rsidRPr="00476385">
              <w:rPr>
                <w:szCs w:val="24"/>
              </w:rPr>
              <w:t>Oak River Ranch</w:t>
            </w:r>
          </w:p>
        </w:tc>
        <w:tc>
          <w:tcPr>
            <w:tcW w:w="3172" w:type="dxa"/>
            <w:shd w:val="clear" w:color="auto" w:fill="auto"/>
          </w:tcPr>
          <w:p w:rsidR="00476385" w:rsidRPr="00476385" w:rsidRDefault="00476385" w:rsidP="00476385">
            <w:pPr>
              <w:tabs>
                <w:tab w:val="right" w:pos="9360"/>
              </w:tabs>
              <w:jc w:val="center"/>
              <w:rPr>
                <w:szCs w:val="24"/>
              </w:rPr>
            </w:pPr>
            <w:r w:rsidRPr="00476385">
              <w:rPr>
                <w:szCs w:val="24"/>
              </w:rPr>
              <w:t>2130031</w:t>
            </w:r>
          </w:p>
        </w:tc>
        <w:tc>
          <w:tcPr>
            <w:tcW w:w="3172" w:type="dxa"/>
            <w:shd w:val="clear" w:color="auto" w:fill="auto"/>
          </w:tcPr>
          <w:p w:rsidR="00476385" w:rsidRPr="00476385" w:rsidRDefault="00476385" w:rsidP="00476385">
            <w:pPr>
              <w:tabs>
                <w:tab w:val="right" w:pos="9360"/>
              </w:tabs>
              <w:jc w:val="center"/>
              <w:rPr>
                <w:szCs w:val="24"/>
              </w:rPr>
            </w:pPr>
            <w:r w:rsidRPr="00476385">
              <w:rPr>
                <w:szCs w:val="24"/>
              </w:rPr>
              <w:t>Somervell</w:t>
            </w:r>
          </w:p>
        </w:tc>
      </w:tr>
      <w:tr w:rsidR="00476385" w:rsidRPr="00476385" w:rsidTr="00F22D0A">
        <w:trPr>
          <w:trHeight w:val="432"/>
        </w:trPr>
        <w:tc>
          <w:tcPr>
            <w:tcW w:w="3178" w:type="dxa"/>
            <w:shd w:val="clear" w:color="auto" w:fill="auto"/>
          </w:tcPr>
          <w:p w:rsidR="00476385" w:rsidRPr="00476385" w:rsidRDefault="00476385" w:rsidP="00476385">
            <w:pPr>
              <w:tabs>
                <w:tab w:val="right" w:pos="9360"/>
              </w:tabs>
              <w:rPr>
                <w:szCs w:val="24"/>
              </w:rPr>
            </w:pPr>
            <w:r w:rsidRPr="00476385">
              <w:rPr>
                <w:szCs w:val="24"/>
              </w:rPr>
              <w:t>Rolling Oaks Subdivision</w:t>
            </w:r>
          </w:p>
        </w:tc>
        <w:tc>
          <w:tcPr>
            <w:tcW w:w="3172" w:type="dxa"/>
            <w:shd w:val="clear" w:color="auto" w:fill="auto"/>
          </w:tcPr>
          <w:p w:rsidR="00476385" w:rsidRPr="00476385" w:rsidRDefault="00476385" w:rsidP="00476385">
            <w:pPr>
              <w:tabs>
                <w:tab w:val="right" w:pos="9360"/>
              </w:tabs>
              <w:jc w:val="center"/>
              <w:rPr>
                <w:szCs w:val="24"/>
              </w:rPr>
            </w:pPr>
            <w:r w:rsidRPr="00476385">
              <w:rPr>
                <w:szCs w:val="24"/>
              </w:rPr>
              <w:t>1260064</w:t>
            </w:r>
          </w:p>
        </w:tc>
        <w:tc>
          <w:tcPr>
            <w:tcW w:w="3172" w:type="dxa"/>
            <w:shd w:val="clear" w:color="auto" w:fill="auto"/>
          </w:tcPr>
          <w:p w:rsidR="00476385" w:rsidRPr="00476385" w:rsidRDefault="00476385" w:rsidP="00476385">
            <w:pPr>
              <w:tabs>
                <w:tab w:val="right" w:pos="9360"/>
              </w:tabs>
              <w:jc w:val="center"/>
              <w:rPr>
                <w:szCs w:val="24"/>
              </w:rPr>
            </w:pPr>
            <w:r w:rsidRPr="00476385">
              <w:rPr>
                <w:szCs w:val="24"/>
              </w:rPr>
              <w:t>Johnson</w:t>
            </w:r>
          </w:p>
        </w:tc>
      </w:tr>
      <w:tr w:rsidR="00E44204" w:rsidRPr="00476385" w:rsidTr="00F22D0A">
        <w:trPr>
          <w:trHeight w:val="432"/>
        </w:trPr>
        <w:tc>
          <w:tcPr>
            <w:tcW w:w="3178" w:type="dxa"/>
            <w:shd w:val="clear" w:color="auto" w:fill="auto"/>
          </w:tcPr>
          <w:p w:rsidR="00E44204" w:rsidRPr="00476385" w:rsidRDefault="00E44204" w:rsidP="00476385">
            <w:pPr>
              <w:tabs>
                <w:tab w:val="right" w:pos="9360"/>
              </w:tabs>
              <w:rPr>
                <w:szCs w:val="24"/>
              </w:rPr>
            </w:pPr>
            <w:r>
              <w:rPr>
                <w:szCs w:val="24"/>
              </w:rPr>
              <w:t>Sunset Canyon</w:t>
            </w:r>
          </w:p>
        </w:tc>
        <w:tc>
          <w:tcPr>
            <w:tcW w:w="3172" w:type="dxa"/>
            <w:shd w:val="clear" w:color="auto" w:fill="auto"/>
          </w:tcPr>
          <w:p w:rsidR="00E44204" w:rsidRPr="00476385" w:rsidRDefault="00E44204" w:rsidP="00476385">
            <w:pPr>
              <w:tabs>
                <w:tab w:val="right" w:pos="9360"/>
              </w:tabs>
              <w:jc w:val="center"/>
              <w:rPr>
                <w:szCs w:val="24"/>
              </w:rPr>
            </w:pPr>
            <w:r>
              <w:rPr>
                <w:szCs w:val="24"/>
              </w:rPr>
              <w:t>NA</w:t>
            </w:r>
          </w:p>
        </w:tc>
        <w:tc>
          <w:tcPr>
            <w:tcW w:w="3172" w:type="dxa"/>
            <w:shd w:val="clear" w:color="auto" w:fill="auto"/>
          </w:tcPr>
          <w:p w:rsidR="00E44204" w:rsidRPr="00476385" w:rsidRDefault="00F4187F" w:rsidP="00476385">
            <w:pPr>
              <w:tabs>
                <w:tab w:val="right" w:pos="9360"/>
              </w:tabs>
              <w:jc w:val="center"/>
              <w:rPr>
                <w:szCs w:val="24"/>
              </w:rPr>
            </w:pPr>
            <w:r>
              <w:rPr>
                <w:szCs w:val="24"/>
              </w:rPr>
              <w:t>Johnson</w:t>
            </w:r>
          </w:p>
        </w:tc>
      </w:tr>
      <w:tr w:rsidR="00476385" w:rsidRPr="00476385" w:rsidTr="00F22D0A">
        <w:trPr>
          <w:trHeight w:val="432"/>
        </w:trPr>
        <w:tc>
          <w:tcPr>
            <w:tcW w:w="3178" w:type="dxa"/>
            <w:shd w:val="clear" w:color="auto" w:fill="auto"/>
          </w:tcPr>
          <w:p w:rsidR="00476385" w:rsidRPr="00476385" w:rsidRDefault="00476385" w:rsidP="00476385">
            <w:pPr>
              <w:tabs>
                <w:tab w:val="right" w:pos="9360"/>
              </w:tabs>
              <w:rPr>
                <w:szCs w:val="24"/>
              </w:rPr>
            </w:pPr>
            <w:r w:rsidRPr="00476385">
              <w:rPr>
                <w:szCs w:val="24"/>
              </w:rPr>
              <w:t>Sunshine Country Acres</w:t>
            </w:r>
          </w:p>
        </w:tc>
        <w:tc>
          <w:tcPr>
            <w:tcW w:w="3172" w:type="dxa"/>
            <w:shd w:val="clear" w:color="auto" w:fill="auto"/>
          </w:tcPr>
          <w:p w:rsidR="00476385" w:rsidRPr="00476385" w:rsidRDefault="00476385" w:rsidP="00476385">
            <w:pPr>
              <w:tabs>
                <w:tab w:val="right" w:pos="9360"/>
              </w:tabs>
              <w:jc w:val="center"/>
              <w:rPr>
                <w:szCs w:val="24"/>
              </w:rPr>
            </w:pPr>
            <w:r w:rsidRPr="00476385">
              <w:rPr>
                <w:szCs w:val="24"/>
              </w:rPr>
              <w:t>1260069</w:t>
            </w:r>
          </w:p>
        </w:tc>
        <w:tc>
          <w:tcPr>
            <w:tcW w:w="3172" w:type="dxa"/>
            <w:shd w:val="clear" w:color="auto" w:fill="auto"/>
          </w:tcPr>
          <w:p w:rsidR="00476385" w:rsidRPr="00476385" w:rsidRDefault="00476385" w:rsidP="00476385">
            <w:pPr>
              <w:tabs>
                <w:tab w:val="right" w:pos="9360"/>
              </w:tabs>
              <w:jc w:val="center"/>
              <w:rPr>
                <w:szCs w:val="24"/>
              </w:rPr>
            </w:pPr>
            <w:r w:rsidRPr="00476385">
              <w:rPr>
                <w:szCs w:val="24"/>
              </w:rPr>
              <w:t>Johnson</w:t>
            </w:r>
          </w:p>
        </w:tc>
      </w:tr>
      <w:tr w:rsidR="00476385" w:rsidRPr="00476385" w:rsidTr="00F22D0A">
        <w:trPr>
          <w:trHeight w:val="432"/>
        </w:trPr>
        <w:tc>
          <w:tcPr>
            <w:tcW w:w="3178" w:type="dxa"/>
            <w:shd w:val="clear" w:color="auto" w:fill="auto"/>
          </w:tcPr>
          <w:p w:rsidR="00476385" w:rsidRPr="00476385" w:rsidRDefault="00476385" w:rsidP="00476385">
            <w:pPr>
              <w:tabs>
                <w:tab w:val="right" w:pos="9360"/>
              </w:tabs>
              <w:rPr>
                <w:szCs w:val="24"/>
              </w:rPr>
            </w:pPr>
            <w:r w:rsidRPr="00476385">
              <w:rPr>
                <w:szCs w:val="24"/>
              </w:rPr>
              <w:t>Thomas Acres</w:t>
            </w:r>
          </w:p>
        </w:tc>
        <w:tc>
          <w:tcPr>
            <w:tcW w:w="3172" w:type="dxa"/>
            <w:shd w:val="clear" w:color="auto" w:fill="auto"/>
          </w:tcPr>
          <w:p w:rsidR="00476385" w:rsidRPr="00476385" w:rsidRDefault="00476385" w:rsidP="00476385">
            <w:pPr>
              <w:tabs>
                <w:tab w:val="right" w:pos="9360"/>
              </w:tabs>
              <w:jc w:val="center"/>
              <w:rPr>
                <w:szCs w:val="24"/>
              </w:rPr>
            </w:pPr>
            <w:r w:rsidRPr="00476385">
              <w:rPr>
                <w:szCs w:val="24"/>
              </w:rPr>
              <w:t>1260068</w:t>
            </w:r>
          </w:p>
        </w:tc>
        <w:tc>
          <w:tcPr>
            <w:tcW w:w="3172" w:type="dxa"/>
            <w:shd w:val="clear" w:color="auto" w:fill="auto"/>
          </w:tcPr>
          <w:p w:rsidR="00476385" w:rsidRPr="00476385" w:rsidRDefault="00476385" w:rsidP="00476385">
            <w:pPr>
              <w:tabs>
                <w:tab w:val="right" w:pos="9360"/>
              </w:tabs>
              <w:jc w:val="center"/>
              <w:rPr>
                <w:szCs w:val="24"/>
              </w:rPr>
            </w:pPr>
            <w:r w:rsidRPr="00476385">
              <w:rPr>
                <w:szCs w:val="24"/>
              </w:rPr>
              <w:t>Johnson</w:t>
            </w:r>
          </w:p>
        </w:tc>
      </w:tr>
      <w:tr w:rsidR="00E44204" w:rsidRPr="00476385" w:rsidTr="00F22D0A">
        <w:trPr>
          <w:trHeight w:val="432"/>
        </w:trPr>
        <w:tc>
          <w:tcPr>
            <w:tcW w:w="3178" w:type="dxa"/>
            <w:shd w:val="clear" w:color="auto" w:fill="auto"/>
          </w:tcPr>
          <w:p w:rsidR="00E44204" w:rsidRPr="00476385" w:rsidRDefault="00E44204" w:rsidP="00476385">
            <w:pPr>
              <w:tabs>
                <w:tab w:val="right" w:pos="9360"/>
              </w:tabs>
              <w:rPr>
                <w:szCs w:val="24"/>
              </w:rPr>
            </w:pPr>
            <w:r>
              <w:rPr>
                <w:szCs w:val="24"/>
              </w:rPr>
              <w:t>Westover Hills</w:t>
            </w:r>
          </w:p>
        </w:tc>
        <w:tc>
          <w:tcPr>
            <w:tcW w:w="3172" w:type="dxa"/>
            <w:shd w:val="clear" w:color="auto" w:fill="auto"/>
          </w:tcPr>
          <w:p w:rsidR="00E44204" w:rsidRPr="00476385" w:rsidRDefault="00F4187F" w:rsidP="00476385">
            <w:pPr>
              <w:tabs>
                <w:tab w:val="right" w:pos="9360"/>
              </w:tabs>
              <w:jc w:val="center"/>
              <w:rPr>
                <w:szCs w:val="24"/>
              </w:rPr>
            </w:pPr>
            <w:r>
              <w:rPr>
                <w:szCs w:val="24"/>
              </w:rPr>
              <w:t>1260128</w:t>
            </w:r>
          </w:p>
        </w:tc>
        <w:tc>
          <w:tcPr>
            <w:tcW w:w="3172" w:type="dxa"/>
            <w:shd w:val="clear" w:color="auto" w:fill="auto"/>
          </w:tcPr>
          <w:p w:rsidR="00E44204" w:rsidRPr="00476385" w:rsidRDefault="00F4187F" w:rsidP="00476385">
            <w:pPr>
              <w:tabs>
                <w:tab w:val="right" w:pos="9360"/>
              </w:tabs>
              <w:jc w:val="center"/>
              <w:rPr>
                <w:szCs w:val="24"/>
              </w:rPr>
            </w:pPr>
            <w:r>
              <w:rPr>
                <w:szCs w:val="24"/>
              </w:rPr>
              <w:t>Johnson</w:t>
            </w:r>
          </w:p>
        </w:tc>
      </w:tr>
      <w:tr w:rsidR="00476385" w:rsidRPr="00476385" w:rsidTr="00F22D0A">
        <w:trPr>
          <w:trHeight w:val="432"/>
        </w:trPr>
        <w:tc>
          <w:tcPr>
            <w:tcW w:w="3178" w:type="dxa"/>
            <w:shd w:val="clear" w:color="auto" w:fill="auto"/>
          </w:tcPr>
          <w:p w:rsidR="00476385" w:rsidRPr="00476385" w:rsidRDefault="00476385" w:rsidP="00476385">
            <w:pPr>
              <w:tabs>
                <w:tab w:val="right" w:pos="9360"/>
              </w:tabs>
              <w:rPr>
                <w:szCs w:val="24"/>
              </w:rPr>
            </w:pPr>
            <w:r w:rsidRPr="00476385">
              <w:rPr>
                <w:szCs w:val="24"/>
              </w:rPr>
              <w:t>Woodland Oaks Estates</w:t>
            </w:r>
          </w:p>
        </w:tc>
        <w:tc>
          <w:tcPr>
            <w:tcW w:w="3172" w:type="dxa"/>
            <w:shd w:val="clear" w:color="auto" w:fill="auto"/>
          </w:tcPr>
          <w:p w:rsidR="00476385" w:rsidRPr="00476385" w:rsidRDefault="00476385" w:rsidP="00476385">
            <w:pPr>
              <w:tabs>
                <w:tab w:val="right" w:pos="9360"/>
              </w:tabs>
              <w:jc w:val="center"/>
              <w:rPr>
                <w:szCs w:val="24"/>
              </w:rPr>
            </w:pPr>
            <w:r w:rsidRPr="00476385">
              <w:rPr>
                <w:szCs w:val="24"/>
              </w:rPr>
              <w:t>1260070</w:t>
            </w:r>
          </w:p>
        </w:tc>
        <w:tc>
          <w:tcPr>
            <w:tcW w:w="3172" w:type="dxa"/>
            <w:shd w:val="clear" w:color="auto" w:fill="auto"/>
          </w:tcPr>
          <w:p w:rsidR="00476385" w:rsidRPr="00476385" w:rsidRDefault="00476385" w:rsidP="00476385">
            <w:pPr>
              <w:tabs>
                <w:tab w:val="right" w:pos="9360"/>
              </w:tabs>
              <w:jc w:val="center"/>
              <w:rPr>
                <w:szCs w:val="24"/>
              </w:rPr>
            </w:pPr>
            <w:r w:rsidRPr="00476385">
              <w:rPr>
                <w:szCs w:val="24"/>
              </w:rPr>
              <w:t>Johnson</w:t>
            </w:r>
          </w:p>
        </w:tc>
      </w:tr>
    </w:tbl>
    <w:p w:rsidR="006201AD" w:rsidRDefault="006201AD" w:rsidP="006201AD">
      <w:pPr>
        <w:rPr>
          <w:szCs w:val="24"/>
          <w:u w:val="single"/>
        </w:rPr>
      </w:pPr>
    </w:p>
    <w:p w:rsidR="006201AD" w:rsidRDefault="006201AD" w:rsidP="006201AD">
      <w:pPr>
        <w:rPr>
          <w:szCs w:val="24"/>
          <w:u w:val="single"/>
        </w:rPr>
      </w:pPr>
    </w:p>
    <w:p w:rsidR="006201AD" w:rsidRDefault="006201AD" w:rsidP="006201AD">
      <w:pPr>
        <w:rPr>
          <w:szCs w:val="24"/>
          <w:u w:val="single"/>
        </w:rPr>
      </w:pPr>
    </w:p>
    <w:p w:rsidR="006201AD" w:rsidRDefault="006201AD" w:rsidP="006201AD">
      <w:pPr>
        <w:rPr>
          <w:szCs w:val="24"/>
          <w:u w:val="single"/>
        </w:rPr>
      </w:pPr>
    </w:p>
    <w:p w:rsidR="006201AD" w:rsidRDefault="006201AD" w:rsidP="006201AD">
      <w:pPr>
        <w:rPr>
          <w:szCs w:val="24"/>
          <w:u w:val="single"/>
        </w:rPr>
      </w:pPr>
    </w:p>
    <w:p w:rsidR="006201AD" w:rsidRDefault="006201AD" w:rsidP="006201AD">
      <w:pPr>
        <w:rPr>
          <w:szCs w:val="24"/>
          <w:u w:val="single"/>
        </w:rPr>
      </w:pPr>
    </w:p>
    <w:p w:rsidR="006201AD" w:rsidRDefault="006201AD" w:rsidP="006201AD">
      <w:pPr>
        <w:rPr>
          <w:szCs w:val="24"/>
          <w:u w:val="single"/>
        </w:rPr>
      </w:pPr>
    </w:p>
    <w:p w:rsidR="006201AD" w:rsidRDefault="006201AD" w:rsidP="006201AD">
      <w:pPr>
        <w:rPr>
          <w:szCs w:val="24"/>
          <w:u w:val="single"/>
        </w:rPr>
      </w:pPr>
    </w:p>
    <w:p w:rsidR="006201AD" w:rsidRDefault="006201AD" w:rsidP="006201AD">
      <w:pPr>
        <w:rPr>
          <w:szCs w:val="24"/>
          <w:u w:val="single"/>
        </w:rPr>
      </w:pPr>
    </w:p>
    <w:p w:rsidR="006201AD" w:rsidRDefault="006201AD" w:rsidP="006201AD">
      <w:pPr>
        <w:rPr>
          <w:szCs w:val="24"/>
          <w:u w:val="single"/>
        </w:rPr>
      </w:pPr>
    </w:p>
    <w:p w:rsidR="006201AD" w:rsidRDefault="006201AD" w:rsidP="006201AD">
      <w:pPr>
        <w:rPr>
          <w:szCs w:val="24"/>
          <w:u w:val="single"/>
        </w:rPr>
      </w:pPr>
    </w:p>
    <w:p w:rsidR="006201AD" w:rsidRDefault="006201AD" w:rsidP="006201AD">
      <w:pPr>
        <w:rPr>
          <w:szCs w:val="24"/>
          <w:u w:val="single"/>
        </w:rPr>
      </w:pPr>
    </w:p>
    <w:p w:rsidR="006201AD" w:rsidRDefault="006201AD" w:rsidP="006201AD">
      <w:pPr>
        <w:rPr>
          <w:szCs w:val="24"/>
          <w:u w:val="single"/>
        </w:rPr>
      </w:pPr>
    </w:p>
    <w:p w:rsidR="001001B3" w:rsidRDefault="001001B3" w:rsidP="006201AD">
      <w:pPr>
        <w:rPr>
          <w:szCs w:val="24"/>
          <w:u w:val="single"/>
        </w:rPr>
      </w:pPr>
    </w:p>
    <w:p w:rsidR="001001B3" w:rsidRDefault="001001B3" w:rsidP="006201AD">
      <w:pPr>
        <w:rPr>
          <w:szCs w:val="24"/>
          <w:u w:val="single"/>
        </w:rPr>
      </w:pPr>
    </w:p>
    <w:p w:rsidR="003B6996" w:rsidRDefault="003B6996" w:rsidP="006201AD">
      <w:pPr>
        <w:rPr>
          <w:szCs w:val="24"/>
          <w:u w:val="single"/>
        </w:rPr>
      </w:pPr>
    </w:p>
    <w:p w:rsidR="001001B3" w:rsidRDefault="001001B3" w:rsidP="006201AD">
      <w:pPr>
        <w:rPr>
          <w:szCs w:val="24"/>
          <w:u w:val="single"/>
        </w:rPr>
      </w:pPr>
    </w:p>
    <w:p w:rsidR="006201AD" w:rsidRPr="006201AD" w:rsidRDefault="00AD7ED7" w:rsidP="006201AD">
      <w:pPr>
        <w:rPr>
          <w:b/>
          <w:szCs w:val="24"/>
        </w:rPr>
      </w:pPr>
      <w:r>
        <w:rPr>
          <w:b/>
          <w:szCs w:val="24"/>
        </w:rPr>
        <w:t>Docket</w:t>
      </w:r>
      <w:r w:rsidR="006201AD" w:rsidRPr="006201AD">
        <w:rPr>
          <w:b/>
          <w:szCs w:val="24"/>
        </w:rPr>
        <w:t xml:space="preserve"> No. 4</w:t>
      </w:r>
      <w:r>
        <w:rPr>
          <w:b/>
          <w:szCs w:val="24"/>
        </w:rPr>
        <w:t>8405</w:t>
      </w:r>
    </w:p>
    <w:p w:rsidR="001001B3" w:rsidRDefault="00100A10" w:rsidP="003B6996">
      <w:pPr>
        <w:jc w:val="left"/>
        <w:rPr>
          <w:szCs w:val="24"/>
        </w:rPr>
      </w:pPr>
      <w:r w:rsidRPr="00476385">
        <w:rPr>
          <w:szCs w:val="24"/>
        </w:rPr>
        <w:br w:type="page"/>
      </w:r>
      <w:bookmarkStart w:id="0" w:name="_Ref454181791"/>
    </w:p>
    <w:sdt>
      <w:sdtPr>
        <w:id w:val="500544354"/>
        <w:docPartObj>
          <w:docPartGallery w:val="Page Numbers (Top of Page)"/>
          <w:docPartUnique/>
        </w:docPartObj>
      </w:sdtPr>
      <w:sdtEndPr/>
      <w:sdtContent>
        <w:p w:rsidR="00981367" w:rsidRPr="00981367" w:rsidRDefault="00981367" w:rsidP="00981367">
          <w:pPr>
            <w:tabs>
              <w:tab w:val="right" w:pos="9532"/>
            </w:tabs>
          </w:pPr>
          <w:r w:rsidRPr="00981367">
            <w:rPr>
              <w:u w:val="single"/>
            </w:rPr>
            <w:t>James A. Dyche dba Crest Water Company</w:t>
          </w:r>
          <w:r w:rsidRPr="00981367">
            <w:tab/>
            <w:t xml:space="preserve">Water Utility Tariff Page No. </w:t>
          </w:r>
          <w:r w:rsidRPr="00981367">
            <w:fldChar w:fldCharType="begin"/>
          </w:r>
          <w:r w:rsidRPr="00981367">
            <w:instrText xml:space="preserve"> PAGE   \* MERGEFORMAT </w:instrText>
          </w:r>
          <w:r w:rsidRPr="00981367">
            <w:fldChar w:fldCharType="separate"/>
          </w:r>
          <w:r w:rsidRPr="00981367">
            <w:t>2</w:t>
          </w:r>
          <w:r w:rsidRPr="00981367">
            <w:fldChar w:fldCharType="end"/>
          </w:r>
        </w:p>
      </w:sdtContent>
    </w:sdt>
    <w:p w:rsidR="001001B3" w:rsidRDefault="001001B3" w:rsidP="00981367">
      <w:pPr>
        <w:jc w:val="left"/>
      </w:pPr>
    </w:p>
    <w:p w:rsidR="009C1445" w:rsidRPr="001316C6" w:rsidRDefault="009C1445" w:rsidP="001316C6">
      <w:pPr>
        <w:jc w:val="center"/>
      </w:pPr>
      <w:r w:rsidRPr="001316C6">
        <w:t>SECTION 1.0 -- RATE SCHEDULE</w:t>
      </w:r>
      <w:bookmarkEnd w:id="0"/>
    </w:p>
    <w:p w:rsidR="009C1445" w:rsidRPr="00D61CFB" w:rsidRDefault="009C1445" w:rsidP="00AA3D46">
      <w:pPr>
        <w:rPr>
          <w:szCs w:val="24"/>
        </w:rPr>
      </w:pPr>
      <w:r w:rsidRPr="00D61CFB">
        <w:rPr>
          <w:szCs w:val="24"/>
          <w:u w:val="single"/>
        </w:rPr>
        <w:t>Section 1.01 - Rates</w:t>
      </w:r>
    </w:p>
    <w:p w:rsidR="00E050AE" w:rsidRPr="00D61CFB" w:rsidRDefault="00E050AE" w:rsidP="00AA3D46">
      <w:pPr>
        <w:tabs>
          <w:tab w:val="left" w:pos="2880"/>
          <w:tab w:val="right" w:pos="9360"/>
        </w:tabs>
        <w:rPr>
          <w:szCs w:val="24"/>
          <w:u w:val="single"/>
        </w:rPr>
      </w:pPr>
    </w:p>
    <w:p w:rsidR="009C1445" w:rsidRPr="00D61CFB" w:rsidRDefault="009C1445" w:rsidP="00D61CFB">
      <w:pPr>
        <w:tabs>
          <w:tab w:val="left" w:pos="1980"/>
          <w:tab w:val="right" w:pos="9532"/>
        </w:tabs>
        <w:rPr>
          <w:szCs w:val="24"/>
        </w:rPr>
      </w:pPr>
      <w:r w:rsidRPr="00D61CFB">
        <w:rPr>
          <w:szCs w:val="24"/>
          <w:u w:val="single"/>
        </w:rPr>
        <w:t>Meter Size</w:t>
      </w:r>
      <w:r w:rsidRPr="00D61CFB">
        <w:rPr>
          <w:szCs w:val="24"/>
        </w:rPr>
        <w:tab/>
      </w:r>
      <w:r w:rsidRPr="00D61CFB">
        <w:rPr>
          <w:szCs w:val="24"/>
          <w:u w:val="single"/>
        </w:rPr>
        <w:t>Monthly Minimum Charge</w:t>
      </w:r>
      <w:r w:rsidRPr="00D61CFB">
        <w:rPr>
          <w:szCs w:val="24"/>
        </w:rPr>
        <w:tab/>
      </w:r>
      <w:r w:rsidRPr="00D61CFB">
        <w:rPr>
          <w:szCs w:val="24"/>
          <w:u w:val="single"/>
        </w:rPr>
        <w:t>Gallonage Charge</w:t>
      </w:r>
    </w:p>
    <w:p w:rsidR="009C1445" w:rsidRPr="00D61CFB" w:rsidRDefault="009C1445" w:rsidP="00D61CFB">
      <w:pPr>
        <w:tabs>
          <w:tab w:val="left" w:pos="1980"/>
          <w:tab w:val="right" w:pos="9360"/>
        </w:tabs>
        <w:rPr>
          <w:szCs w:val="24"/>
        </w:rPr>
      </w:pPr>
      <w:r w:rsidRPr="00D61CFB">
        <w:rPr>
          <w:szCs w:val="24"/>
        </w:rPr>
        <w:tab/>
        <w:t xml:space="preserve">(Includes </w:t>
      </w:r>
      <w:r w:rsidR="00F22D0A" w:rsidRPr="00D61CFB">
        <w:rPr>
          <w:szCs w:val="24"/>
          <w:u w:val="single"/>
        </w:rPr>
        <w:t>0</w:t>
      </w:r>
      <w:r w:rsidRPr="00D61CFB">
        <w:rPr>
          <w:szCs w:val="24"/>
        </w:rPr>
        <w:t xml:space="preserve"> gallons all meters)</w:t>
      </w:r>
    </w:p>
    <w:p w:rsidR="00CD2570" w:rsidRDefault="009C1445" w:rsidP="00CD2570">
      <w:pPr>
        <w:tabs>
          <w:tab w:val="left" w:pos="2250"/>
          <w:tab w:val="right" w:pos="9532"/>
        </w:tabs>
        <w:jc w:val="right"/>
        <w:rPr>
          <w:szCs w:val="24"/>
        </w:rPr>
      </w:pPr>
      <w:r w:rsidRPr="00D61CFB">
        <w:rPr>
          <w:szCs w:val="24"/>
        </w:rPr>
        <w:t xml:space="preserve">5/8" </w:t>
      </w:r>
      <w:r w:rsidR="00F22D0A" w:rsidRPr="00D61CFB">
        <w:rPr>
          <w:szCs w:val="24"/>
        </w:rPr>
        <w:t>or 3/4"</w:t>
      </w:r>
      <w:r w:rsidRPr="00D61CFB">
        <w:rPr>
          <w:szCs w:val="24"/>
        </w:rPr>
        <w:tab/>
      </w:r>
      <w:r w:rsidR="00F22D0A" w:rsidRPr="00D61CFB">
        <w:rPr>
          <w:szCs w:val="24"/>
          <w:u w:val="single"/>
        </w:rPr>
        <w:t>$39.00</w:t>
      </w:r>
      <w:r w:rsidR="00F1450E" w:rsidRPr="00D61CFB">
        <w:rPr>
          <w:szCs w:val="24"/>
        </w:rPr>
        <w:tab/>
      </w:r>
      <w:r w:rsidR="00F22D0A" w:rsidRPr="006B20DE">
        <w:rPr>
          <w:szCs w:val="24"/>
          <w:u w:val="single"/>
        </w:rPr>
        <w:t>$4.60</w:t>
      </w:r>
      <w:r w:rsidR="00F22D0A" w:rsidRPr="00D61CFB">
        <w:rPr>
          <w:szCs w:val="24"/>
        </w:rPr>
        <w:t xml:space="preserve"> </w:t>
      </w:r>
      <w:r w:rsidR="00F22D0A" w:rsidRPr="006B20DE">
        <w:rPr>
          <w:sz w:val="20"/>
        </w:rPr>
        <w:t>per 1,000 gallons for 0 – 10,000 gallons</w:t>
      </w:r>
    </w:p>
    <w:p w:rsidR="00CD2570" w:rsidRPr="00D61CFB" w:rsidRDefault="00CD2570" w:rsidP="008F062F">
      <w:pPr>
        <w:tabs>
          <w:tab w:val="left" w:pos="2250"/>
          <w:tab w:val="right" w:pos="9532"/>
        </w:tabs>
        <w:ind w:left="450"/>
        <w:jc w:val="right"/>
        <w:rPr>
          <w:szCs w:val="24"/>
        </w:rPr>
      </w:pPr>
      <w:r>
        <w:rPr>
          <w:szCs w:val="24"/>
        </w:rPr>
        <w:t>1"</w:t>
      </w:r>
      <w:r>
        <w:rPr>
          <w:szCs w:val="24"/>
        </w:rPr>
        <w:tab/>
      </w:r>
      <w:r w:rsidRPr="00D61CFB">
        <w:rPr>
          <w:szCs w:val="24"/>
          <w:u w:val="single"/>
        </w:rPr>
        <w:t>$97.50</w:t>
      </w:r>
      <w:r>
        <w:rPr>
          <w:szCs w:val="24"/>
        </w:rPr>
        <w:tab/>
      </w:r>
      <w:r w:rsidRPr="006B20DE">
        <w:rPr>
          <w:szCs w:val="24"/>
          <w:u w:val="single"/>
        </w:rPr>
        <w:t>$4.85</w:t>
      </w:r>
      <w:r w:rsidRPr="00D61CFB">
        <w:rPr>
          <w:szCs w:val="24"/>
        </w:rPr>
        <w:t xml:space="preserve"> </w:t>
      </w:r>
      <w:r w:rsidRPr="006B20DE">
        <w:rPr>
          <w:sz w:val="20"/>
        </w:rPr>
        <w:t>per 1,000 gallons for 10,001 – 20,000 gallons</w:t>
      </w:r>
    </w:p>
    <w:p w:rsidR="003701D6" w:rsidRPr="008F062F" w:rsidRDefault="009C1445" w:rsidP="008F062F">
      <w:pPr>
        <w:tabs>
          <w:tab w:val="left" w:pos="2250"/>
          <w:tab w:val="right" w:pos="9532"/>
        </w:tabs>
        <w:ind w:left="450"/>
        <w:jc w:val="right"/>
        <w:rPr>
          <w:szCs w:val="24"/>
        </w:rPr>
      </w:pPr>
      <w:r w:rsidRPr="00D61CFB">
        <w:rPr>
          <w:szCs w:val="24"/>
        </w:rPr>
        <w:t>2"</w:t>
      </w:r>
      <w:r w:rsidRPr="00D61CFB">
        <w:rPr>
          <w:szCs w:val="24"/>
        </w:rPr>
        <w:tab/>
      </w:r>
      <w:r w:rsidR="00F22D0A" w:rsidRPr="008F062F">
        <w:rPr>
          <w:szCs w:val="24"/>
          <w:u w:val="single"/>
        </w:rPr>
        <w:t>$195.00</w:t>
      </w:r>
      <w:r w:rsidR="00F22D0A" w:rsidRPr="00D61CFB">
        <w:rPr>
          <w:szCs w:val="24"/>
        </w:rPr>
        <w:tab/>
      </w:r>
      <w:r w:rsidR="00F22D0A" w:rsidRPr="008F062F">
        <w:rPr>
          <w:szCs w:val="24"/>
          <w:u w:val="single"/>
        </w:rPr>
        <w:t>$5.10</w:t>
      </w:r>
      <w:r w:rsidR="00F22D0A" w:rsidRPr="00D61CFB">
        <w:rPr>
          <w:szCs w:val="24"/>
        </w:rPr>
        <w:t xml:space="preserve"> </w:t>
      </w:r>
      <w:r w:rsidR="00F22D0A" w:rsidRPr="00E44204">
        <w:rPr>
          <w:sz w:val="20"/>
        </w:rPr>
        <w:t>per 1,000</w:t>
      </w:r>
      <w:r w:rsidR="00F22D0A" w:rsidRPr="008F062F">
        <w:rPr>
          <w:szCs w:val="24"/>
        </w:rPr>
        <w:t xml:space="preserve"> </w:t>
      </w:r>
      <w:r w:rsidR="00F22D0A" w:rsidRPr="00E44204">
        <w:rPr>
          <w:sz w:val="20"/>
        </w:rPr>
        <w:t>gallons for 20,001 – 30,000 gallons</w:t>
      </w:r>
    </w:p>
    <w:p w:rsidR="009C1445" w:rsidRPr="008F062F" w:rsidRDefault="009C1445" w:rsidP="008F062F">
      <w:pPr>
        <w:tabs>
          <w:tab w:val="left" w:pos="2250"/>
          <w:tab w:val="right" w:pos="9532"/>
        </w:tabs>
        <w:ind w:left="450"/>
        <w:jc w:val="right"/>
        <w:rPr>
          <w:szCs w:val="24"/>
        </w:rPr>
      </w:pPr>
      <w:r w:rsidRPr="00D61CFB">
        <w:rPr>
          <w:szCs w:val="24"/>
        </w:rPr>
        <w:t>3"</w:t>
      </w:r>
      <w:r w:rsidRPr="00D61CFB">
        <w:rPr>
          <w:szCs w:val="24"/>
        </w:rPr>
        <w:tab/>
      </w:r>
      <w:r w:rsidR="00F22D0A" w:rsidRPr="008F062F">
        <w:rPr>
          <w:szCs w:val="24"/>
          <w:u w:val="single"/>
        </w:rPr>
        <w:t>$312.00</w:t>
      </w:r>
      <w:r w:rsidR="00F22D0A" w:rsidRPr="00D61CFB">
        <w:rPr>
          <w:szCs w:val="24"/>
        </w:rPr>
        <w:tab/>
      </w:r>
      <w:r w:rsidR="00F22D0A" w:rsidRPr="008F062F">
        <w:rPr>
          <w:szCs w:val="24"/>
          <w:u w:val="single"/>
        </w:rPr>
        <w:t>$5.35</w:t>
      </w:r>
      <w:r w:rsidR="00F22D0A" w:rsidRPr="00D61CFB">
        <w:rPr>
          <w:szCs w:val="24"/>
        </w:rPr>
        <w:t xml:space="preserve"> </w:t>
      </w:r>
      <w:r w:rsidR="00F22D0A" w:rsidRPr="00E44204">
        <w:rPr>
          <w:sz w:val="20"/>
        </w:rPr>
        <w:t>per 1,000</w:t>
      </w:r>
      <w:r w:rsidR="00F22D0A" w:rsidRPr="008F062F">
        <w:rPr>
          <w:szCs w:val="24"/>
        </w:rPr>
        <w:t xml:space="preserve"> </w:t>
      </w:r>
      <w:r w:rsidR="00F22D0A" w:rsidRPr="00E44204">
        <w:rPr>
          <w:sz w:val="20"/>
        </w:rPr>
        <w:t>gallons for 30,001 – 40,000 gallons</w:t>
      </w:r>
    </w:p>
    <w:p w:rsidR="00F22D0A" w:rsidRPr="006B20DE" w:rsidRDefault="00CD2570" w:rsidP="00CD2570">
      <w:pPr>
        <w:tabs>
          <w:tab w:val="left" w:pos="4590"/>
          <w:tab w:val="right" w:pos="9532"/>
        </w:tabs>
        <w:jc w:val="right"/>
        <w:rPr>
          <w:szCs w:val="24"/>
        </w:rPr>
      </w:pPr>
      <w:r>
        <w:rPr>
          <w:b/>
          <w:szCs w:val="24"/>
        </w:rPr>
        <w:tab/>
      </w:r>
      <w:r w:rsidR="00F22D0A" w:rsidRPr="006B20DE">
        <w:rPr>
          <w:szCs w:val="24"/>
          <w:u w:val="single"/>
        </w:rPr>
        <w:t>$5.60</w:t>
      </w:r>
      <w:r w:rsidR="00F22D0A" w:rsidRPr="00D61CFB">
        <w:rPr>
          <w:szCs w:val="24"/>
        </w:rPr>
        <w:t xml:space="preserve"> </w:t>
      </w:r>
      <w:r w:rsidR="00F22D0A" w:rsidRPr="006B20DE">
        <w:rPr>
          <w:sz w:val="20"/>
        </w:rPr>
        <w:t>per 1,000 gallons for 40,001–50,000 gallons</w:t>
      </w:r>
    </w:p>
    <w:p w:rsidR="00CD2570" w:rsidRDefault="00CD2570" w:rsidP="00CD2570">
      <w:pPr>
        <w:jc w:val="right"/>
        <w:rPr>
          <w:szCs w:val="24"/>
        </w:rPr>
      </w:pPr>
      <w:r w:rsidRPr="006B20DE">
        <w:rPr>
          <w:szCs w:val="24"/>
          <w:u w:val="single"/>
        </w:rPr>
        <w:t>$5.85</w:t>
      </w:r>
      <w:r>
        <w:rPr>
          <w:szCs w:val="24"/>
        </w:rPr>
        <w:t xml:space="preserve"> </w:t>
      </w:r>
      <w:r w:rsidRPr="006B20DE">
        <w:rPr>
          <w:sz w:val="20"/>
        </w:rPr>
        <w:t>per 1,000 gallons for 50,001 – 60,000 gallons</w:t>
      </w:r>
    </w:p>
    <w:p w:rsidR="00CD2570" w:rsidRDefault="00CD2570" w:rsidP="00CD2570">
      <w:pPr>
        <w:jc w:val="right"/>
        <w:rPr>
          <w:szCs w:val="24"/>
        </w:rPr>
      </w:pPr>
      <w:r w:rsidRPr="006B20DE">
        <w:rPr>
          <w:szCs w:val="24"/>
          <w:u w:val="single"/>
        </w:rPr>
        <w:t>$6.10</w:t>
      </w:r>
      <w:r>
        <w:rPr>
          <w:szCs w:val="24"/>
        </w:rPr>
        <w:t xml:space="preserve"> </w:t>
      </w:r>
      <w:r w:rsidRPr="006B20DE">
        <w:rPr>
          <w:sz w:val="20"/>
        </w:rPr>
        <w:t>per 1,000 gallons for 60,001 – 70,000 gallons</w:t>
      </w:r>
    </w:p>
    <w:p w:rsidR="00F22D0A" w:rsidRPr="006B20DE" w:rsidRDefault="00CD2570" w:rsidP="00CD2570">
      <w:pPr>
        <w:tabs>
          <w:tab w:val="right" w:pos="9540"/>
        </w:tabs>
        <w:jc w:val="right"/>
        <w:rPr>
          <w:szCs w:val="24"/>
        </w:rPr>
      </w:pPr>
      <w:r w:rsidRPr="006B20DE">
        <w:rPr>
          <w:szCs w:val="24"/>
          <w:u w:val="single"/>
        </w:rPr>
        <w:t>$6.35</w:t>
      </w:r>
      <w:r>
        <w:rPr>
          <w:szCs w:val="24"/>
        </w:rPr>
        <w:t xml:space="preserve"> </w:t>
      </w:r>
      <w:r w:rsidRPr="006B20DE">
        <w:rPr>
          <w:sz w:val="20"/>
        </w:rPr>
        <w:t>per 1,000 gallons for 70,001 + gallons</w:t>
      </w:r>
    </w:p>
    <w:p w:rsidR="003B3461" w:rsidRDefault="00230704" w:rsidP="00AA3D46">
      <w:pPr>
        <w:rPr>
          <w:b/>
          <w:szCs w:val="24"/>
        </w:rPr>
      </w:pPr>
      <w:r w:rsidRPr="00230704">
        <w:rPr>
          <w:b/>
          <w:szCs w:val="24"/>
          <w:u w:val="single"/>
        </w:rPr>
        <w:t>Purchased Water Fee:</w:t>
      </w:r>
      <w:r w:rsidRPr="00230704">
        <w:rPr>
          <w:b/>
          <w:szCs w:val="24"/>
        </w:rPr>
        <w:t xml:space="preserve"> </w:t>
      </w:r>
      <w:r w:rsidRPr="00403A99">
        <w:rPr>
          <w:b/>
          <w:i/>
          <w:szCs w:val="24"/>
        </w:rPr>
        <w:t>(Tariff Control No. 46600)</w:t>
      </w:r>
    </w:p>
    <w:p w:rsidR="00230704" w:rsidRPr="00173E75" w:rsidRDefault="00173E75" w:rsidP="004309AB">
      <w:pPr>
        <w:tabs>
          <w:tab w:val="right" w:leader="dot" w:pos="9532"/>
        </w:tabs>
        <w:rPr>
          <w:szCs w:val="24"/>
        </w:rPr>
      </w:pPr>
      <w:r w:rsidRPr="00173E75">
        <w:rPr>
          <w:szCs w:val="24"/>
        </w:rPr>
        <w:t>Prairielands</w:t>
      </w:r>
      <w:r w:rsidR="00230704" w:rsidRPr="00173E75">
        <w:rPr>
          <w:szCs w:val="24"/>
        </w:rPr>
        <w:t xml:space="preserve"> Groundwater Conservation District Fee: </w:t>
      </w:r>
      <w:r w:rsidR="004309AB">
        <w:rPr>
          <w:szCs w:val="24"/>
        </w:rPr>
        <w:tab/>
      </w:r>
      <w:r w:rsidR="00230704" w:rsidRPr="004309AB">
        <w:rPr>
          <w:szCs w:val="24"/>
          <w:u w:val="single"/>
        </w:rPr>
        <w:t>$0.023</w:t>
      </w:r>
      <w:r w:rsidR="00230704" w:rsidRPr="00173E75">
        <w:rPr>
          <w:szCs w:val="24"/>
        </w:rPr>
        <w:t xml:space="preserve"> </w:t>
      </w:r>
      <w:r w:rsidR="00230704" w:rsidRPr="004309AB">
        <w:rPr>
          <w:sz w:val="20"/>
        </w:rPr>
        <w:t>per each 1,000 gallons</w:t>
      </w:r>
    </w:p>
    <w:p w:rsidR="00230704" w:rsidRDefault="00230704" w:rsidP="00AA3D46">
      <w:pPr>
        <w:rPr>
          <w:szCs w:val="24"/>
        </w:rPr>
      </w:pPr>
    </w:p>
    <w:p w:rsidR="00F745AC" w:rsidRPr="006B20DE" w:rsidRDefault="00F745AC" w:rsidP="00AA3D46">
      <w:pPr>
        <w:rPr>
          <w:szCs w:val="24"/>
        </w:rPr>
      </w:pPr>
      <w:r w:rsidRPr="006B20DE">
        <w:rPr>
          <w:szCs w:val="24"/>
        </w:rPr>
        <w:t>FORM OF PAYMENT: The utility will accept the following forms of payment:</w:t>
      </w:r>
    </w:p>
    <w:p w:rsidR="00F745AC" w:rsidRPr="006B20DE" w:rsidRDefault="00F745AC" w:rsidP="00F96A0C">
      <w:pPr>
        <w:tabs>
          <w:tab w:val="left" w:pos="1080"/>
          <w:tab w:val="left" w:pos="2340"/>
          <w:tab w:val="left" w:pos="4140"/>
          <w:tab w:val="left" w:pos="5760"/>
          <w:tab w:val="right" w:pos="9532"/>
        </w:tabs>
        <w:jc w:val="left"/>
        <w:rPr>
          <w:szCs w:val="24"/>
        </w:rPr>
      </w:pPr>
      <w:r w:rsidRPr="006B20DE">
        <w:rPr>
          <w:szCs w:val="24"/>
        </w:rPr>
        <w:t xml:space="preserve">Cash </w:t>
      </w:r>
      <w:r w:rsidRPr="006B20DE">
        <w:rPr>
          <w:szCs w:val="24"/>
          <w:u w:val="single"/>
        </w:rPr>
        <w:t>X</w:t>
      </w:r>
      <w:r w:rsidRPr="006B20DE">
        <w:rPr>
          <w:szCs w:val="24"/>
        </w:rPr>
        <w:t xml:space="preserve">, </w:t>
      </w:r>
      <w:r w:rsidR="00F96A0C">
        <w:rPr>
          <w:szCs w:val="24"/>
        </w:rPr>
        <w:tab/>
      </w:r>
      <w:r w:rsidRPr="006B20DE">
        <w:rPr>
          <w:szCs w:val="24"/>
        </w:rPr>
        <w:t xml:space="preserve">Check </w:t>
      </w:r>
      <w:r w:rsidRPr="006B20DE">
        <w:rPr>
          <w:szCs w:val="24"/>
          <w:u w:val="single"/>
        </w:rPr>
        <w:t>X</w:t>
      </w:r>
      <w:r w:rsidRPr="006B20DE">
        <w:rPr>
          <w:szCs w:val="24"/>
        </w:rPr>
        <w:t xml:space="preserve">, </w:t>
      </w:r>
      <w:r w:rsidR="00F96A0C">
        <w:rPr>
          <w:szCs w:val="24"/>
        </w:rPr>
        <w:tab/>
      </w:r>
      <w:r w:rsidRPr="006B20DE">
        <w:rPr>
          <w:szCs w:val="24"/>
        </w:rPr>
        <w:t>Money Order</w:t>
      </w:r>
      <w:r w:rsidR="00F96A0C">
        <w:rPr>
          <w:szCs w:val="24"/>
        </w:rPr>
        <w:t xml:space="preserve"> </w:t>
      </w:r>
      <w:r w:rsidRPr="006B20DE">
        <w:rPr>
          <w:szCs w:val="24"/>
          <w:u w:val="single"/>
        </w:rPr>
        <w:t>X</w:t>
      </w:r>
      <w:r w:rsidRPr="006B20DE">
        <w:rPr>
          <w:szCs w:val="24"/>
        </w:rPr>
        <w:t xml:space="preserve">, </w:t>
      </w:r>
      <w:r w:rsidR="00F96A0C">
        <w:rPr>
          <w:szCs w:val="24"/>
        </w:rPr>
        <w:tab/>
      </w:r>
      <w:r w:rsidRPr="006B20DE">
        <w:rPr>
          <w:szCs w:val="24"/>
        </w:rPr>
        <w:t>MasterCard</w:t>
      </w:r>
      <w:r w:rsidR="00BE3A96">
        <w:rPr>
          <w:szCs w:val="24"/>
        </w:rPr>
        <w:t>_</w:t>
      </w:r>
      <w:r w:rsidRPr="006B20DE">
        <w:rPr>
          <w:szCs w:val="24"/>
        </w:rPr>
        <w:t xml:space="preserve">, </w:t>
      </w:r>
      <w:r w:rsidR="00F96A0C">
        <w:rPr>
          <w:szCs w:val="24"/>
        </w:rPr>
        <w:tab/>
      </w:r>
      <w:r w:rsidRPr="006B20DE">
        <w:rPr>
          <w:szCs w:val="24"/>
        </w:rPr>
        <w:t xml:space="preserve">Visa </w:t>
      </w:r>
      <w:r w:rsidR="00BE3A96">
        <w:rPr>
          <w:szCs w:val="24"/>
        </w:rPr>
        <w:t>_</w:t>
      </w:r>
      <w:r w:rsidRPr="006B20DE">
        <w:rPr>
          <w:szCs w:val="24"/>
        </w:rPr>
        <w:t xml:space="preserve">, </w:t>
      </w:r>
      <w:r w:rsidR="00F96A0C">
        <w:rPr>
          <w:szCs w:val="24"/>
        </w:rPr>
        <w:tab/>
      </w:r>
      <w:r w:rsidRPr="006B20DE">
        <w:rPr>
          <w:szCs w:val="24"/>
        </w:rPr>
        <w:t xml:space="preserve">Electronic Fund Transfer </w:t>
      </w:r>
      <w:r w:rsidR="00BE3A96">
        <w:rPr>
          <w:szCs w:val="24"/>
        </w:rPr>
        <w:t>_</w:t>
      </w:r>
    </w:p>
    <w:p w:rsidR="00F745AC" w:rsidRPr="008C1873" w:rsidRDefault="00F745AC" w:rsidP="006B20DE">
      <w:pPr>
        <w:ind w:left="720"/>
        <w:rPr>
          <w:sz w:val="18"/>
          <w:szCs w:val="18"/>
        </w:rPr>
      </w:pPr>
      <w:r w:rsidRPr="008C1873">
        <w:rPr>
          <w:sz w:val="18"/>
          <w:szCs w:val="18"/>
        </w:rPr>
        <w:t>THE UTILITY MAY REQUIRE EXACT CHANGE FOR PAYMENTS AND MAY REFUSE TO ACCEPT PAYMENTS MADE USING MORE THAN $1.00 IN SMALL COINS.  A WRITTEN RECEIPT WILL BE GIVEN FOR CASH PAYMENTS. AT THE CUSTOMER’S OPTION, ANY BILLING TRANSACTION OR COMMUNICATION MAY BE PERFORMED ON THE INTERNET. THIS INCLUDES THE UTILITY SENDING PAPERLESS BILLS BY EMAIL.</w:t>
      </w:r>
    </w:p>
    <w:p w:rsidR="006B20DE" w:rsidRDefault="006B20DE" w:rsidP="00B37A92">
      <w:pPr>
        <w:rPr>
          <w:sz w:val="22"/>
          <w:szCs w:val="22"/>
          <w:u w:val="single"/>
        </w:rPr>
      </w:pPr>
    </w:p>
    <w:p w:rsidR="00B37A92" w:rsidRPr="006201AD" w:rsidRDefault="00B37A92" w:rsidP="00B37A92">
      <w:pPr>
        <w:rPr>
          <w:szCs w:val="24"/>
          <w:u w:val="single"/>
        </w:rPr>
      </w:pPr>
      <w:r w:rsidRPr="006201AD">
        <w:rPr>
          <w:szCs w:val="24"/>
          <w:u w:val="single"/>
        </w:rPr>
        <w:t>Section 1.02 – Miscellaneous Fees</w:t>
      </w:r>
    </w:p>
    <w:p w:rsidR="009C1445" w:rsidRPr="006201AD" w:rsidRDefault="009C1445" w:rsidP="00AA3D46">
      <w:pPr>
        <w:rPr>
          <w:szCs w:val="24"/>
        </w:rPr>
      </w:pPr>
    </w:p>
    <w:p w:rsidR="009C1445" w:rsidRPr="006201AD" w:rsidRDefault="009C1445" w:rsidP="00AA3D46">
      <w:pPr>
        <w:tabs>
          <w:tab w:val="right" w:leader="dot" w:pos="9532"/>
        </w:tabs>
        <w:rPr>
          <w:szCs w:val="24"/>
        </w:rPr>
      </w:pPr>
      <w:r w:rsidRPr="006201AD">
        <w:rPr>
          <w:szCs w:val="24"/>
        </w:rPr>
        <w:t>REGULATORY ASSESSMENT</w:t>
      </w:r>
      <w:r w:rsidRPr="006201AD">
        <w:rPr>
          <w:szCs w:val="24"/>
        </w:rPr>
        <w:tab/>
      </w:r>
      <w:r w:rsidRPr="006201AD">
        <w:rPr>
          <w:szCs w:val="24"/>
          <w:u w:val="single"/>
        </w:rPr>
        <w:t>1.0%</w:t>
      </w:r>
    </w:p>
    <w:p w:rsidR="009C1445" w:rsidRPr="008C1873" w:rsidRDefault="00AD26FE" w:rsidP="008C1873">
      <w:pPr>
        <w:ind w:left="720"/>
        <w:rPr>
          <w:sz w:val="18"/>
          <w:szCs w:val="18"/>
        </w:rPr>
      </w:pPr>
      <w:r w:rsidRPr="008C1873">
        <w:rPr>
          <w:sz w:val="18"/>
          <w:szCs w:val="18"/>
        </w:rPr>
        <w:t>PUC</w:t>
      </w:r>
      <w:r w:rsidR="009C1445" w:rsidRPr="008C1873">
        <w:rPr>
          <w:sz w:val="18"/>
          <w:szCs w:val="18"/>
        </w:rPr>
        <w:t xml:space="preserve"> RULES REQUIRE THE UTILITY TO COLLECT A FEE OF ONE PERCENT OF THE RETAIL MONTHLY BILL</w:t>
      </w:r>
      <w:r w:rsidRPr="008C1873">
        <w:rPr>
          <w:sz w:val="18"/>
          <w:szCs w:val="18"/>
        </w:rPr>
        <w:t xml:space="preserve"> AND TO REMIT FEE TO THE TCEQ</w:t>
      </w:r>
      <w:r w:rsidR="009C1445" w:rsidRPr="008C1873">
        <w:rPr>
          <w:sz w:val="18"/>
          <w:szCs w:val="18"/>
        </w:rPr>
        <w:t>.</w:t>
      </w:r>
    </w:p>
    <w:p w:rsidR="00B37A92" w:rsidRPr="00B37A92" w:rsidRDefault="00B37A92" w:rsidP="00B37A92">
      <w:pPr>
        <w:tabs>
          <w:tab w:val="left" w:pos="-1440"/>
        </w:tabs>
      </w:pPr>
    </w:p>
    <w:p w:rsidR="00B37A92" w:rsidRPr="00B37A92" w:rsidRDefault="00B37A92" w:rsidP="008F062F">
      <w:pPr>
        <w:tabs>
          <w:tab w:val="right" w:leader="dot" w:pos="9532"/>
        </w:tabs>
      </w:pPr>
      <w:r w:rsidRPr="00B37A92">
        <w:t>TAP FEE</w:t>
      </w:r>
      <w:r w:rsidRPr="00B37A92">
        <w:tab/>
        <w:t>$</w:t>
      </w:r>
      <w:r w:rsidRPr="00B37A92">
        <w:rPr>
          <w:u w:val="single"/>
        </w:rPr>
        <w:t>550.00</w:t>
      </w:r>
    </w:p>
    <w:p w:rsidR="00B37A92" w:rsidRPr="008C1873" w:rsidRDefault="00B37A92" w:rsidP="008C1873">
      <w:pPr>
        <w:ind w:left="720"/>
        <w:rPr>
          <w:sz w:val="18"/>
          <w:szCs w:val="18"/>
        </w:rPr>
      </w:pPr>
      <w:r w:rsidRPr="008C1873">
        <w:rPr>
          <w:sz w:val="18"/>
          <w:szCs w:val="18"/>
        </w:rPr>
        <w:t>TAP FEE COVERS THE UTILITY'S COSTS FOR MATERIALS AND LABOR TO INSTALL A STANDARD RESIDENTIAL 5/8" or 3/4" METER.  AN ADDITIONAL FEE TO COVER UNIQUE COSTS IS PERMITTED IF LISTED ON THIS TARIFF.</w:t>
      </w:r>
    </w:p>
    <w:p w:rsidR="00B37A92" w:rsidRPr="006201AD" w:rsidRDefault="00B37A92" w:rsidP="00B37A92">
      <w:pPr>
        <w:tabs>
          <w:tab w:val="left" w:pos="-720"/>
        </w:tabs>
        <w:ind w:left="720"/>
        <w:rPr>
          <w:szCs w:val="24"/>
        </w:rPr>
      </w:pPr>
    </w:p>
    <w:p w:rsidR="00B37A92" w:rsidRPr="006201AD" w:rsidRDefault="00B37A92" w:rsidP="008F062F">
      <w:pPr>
        <w:tabs>
          <w:tab w:val="right" w:leader="dot" w:pos="9532"/>
        </w:tabs>
        <w:ind w:left="720" w:hanging="702"/>
        <w:rPr>
          <w:szCs w:val="24"/>
        </w:rPr>
      </w:pPr>
      <w:r w:rsidRPr="006201AD">
        <w:rPr>
          <w:szCs w:val="24"/>
        </w:rPr>
        <w:t>TAP FEE (Unique costs)</w:t>
      </w:r>
      <w:r w:rsidRPr="006201AD">
        <w:rPr>
          <w:szCs w:val="24"/>
        </w:rPr>
        <w:tab/>
      </w:r>
      <w:r w:rsidRPr="006201AD">
        <w:rPr>
          <w:szCs w:val="24"/>
          <w:u w:val="single"/>
        </w:rPr>
        <w:t>Actual Cost</w:t>
      </w:r>
    </w:p>
    <w:p w:rsidR="00B37A92" w:rsidRPr="008C1873" w:rsidRDefault="00B37A92" w:rsidP="008C1873">
      <w:pPr>
        <w:ind w:left="720"/>
        <w:rPr>
          <w:sz w:val="18"/>
          <w:szCs w:val="18"/>
        </w:rPr>
      </w:pPr>
      <w:r w:rsidRPr="008C1873">
        <w:rPr>
          <w:sz w:val="18"/>
          <w:szCs w:val="18"/>
        </w:rPr>
        <w:t>FOR EXAMPLE, A ROAD BORE FOR CUSTOMERS OUTSIDE OF SUBDIVISIONS OR RESIDENTIAL AREAS.</w:t>
      </w:r>
    </w:p>
    <w:p w:rsidR="00B37A92" w:rsidRPr="006201AD" w:rsidRDefault="00B37A92" w:rsidP="00B37A92">
      <w:pPr>
        <w:tabs>
          <w:tab w:val="left" w:pos="-720"/>
        </w:tabs>
        <w:ind w:left="720"/>
        <w:rPr>
          <w:szCs w:val="24"/>
        </w:rPr>
      </w:pPr>
    </w:p>
    <w:p w:rsidR="00B37A92" w:rsidRPr="006201AD" w:rsidRDefault="00B37A92" w:rsidP="008F062F">
      <w:pPr>
        <w:tabs>
          <w:tab w:val="right" w:leader="dot" w:pos="9532"/>
        </w:tabs>
        <w:ind w:left="720" w:hanging="702"/>
        <w:rPr>
          <w:szCs w:val="24"/>
        </w:rPr>
      </w:pPr>
      <w:r w:rsidRPr="006201AD">
        <w:rPr>
          <w:szCs w:val="24"/>
        </w:rPr>
        <w:t>TAP FEE (Large meter)</w:t>
      </w:r>
      <w:r w:rsidRPr="006201AD">
        <w:rPr>
          <w:szCs w:val="24"/>
        </w:rPr>
        <w:tab/>
      </w:r>
      <w:r w:rsidRPr="006201AD">
        <w:rPr>
          <w:szCs w:val="24"/>
          <w:u w:val="single"/>
        </w:rPr>
        <w:t>Actual Cost</w:t>
      </w:r>
    </w:p>
    <w:p w:rsidR="00B37A92" w:rsidRPr="00B37A92" w:rsidRDefault="00B37A92" w:rsidP="00B37A92">
      <w:pPr>
        <w:tabs>
          <w:tab w:val="left" w:pos="-720"/>
        </w:tabs>
        <w:ind w:left="720"/>
        <w:rPr>
          <w:sz w:val="18"/>
          <w:szCs w:val="18"/>
        </w:rPr>
      </w:pPr>
      <w:r w:rsidRPr="00B37A92">
        <w:rPr>
          <w:sz w:val="18"/>
          <w:szCs w:val="18"/>
        </w:rPr>
        <w:t>TAP FEE IS THE UTILITY'S ACTUAL COST FOR MATERIALS AND LABOR FOR METER SIZE INSTALLED.</w:t>
      </w:r>
    </w:p>
    <w:p w:rsidR="00B37A92" w:rsidRPr="006201AD" w:rsidRDefault="00B37A92" w:rsidP="00B37A92">
      <w:pPr>
        <w:tabs>
          <w:tab w:val="left" w:pos="-720"/>
        </w:tabs>
        <w:ind w:left="720"/>
        <w:rPr>
          <w:szCs w:val="24"/>
        </w:rPr>
      </w:pPr>
    </w:p>
    <w:p w:rsidR="00B37A92" w:rsidRPr="006201AD" w:rsidRDefault="00B37A92" w:rsidP="008F062F">
      <w:pPr>
        <w:tabs>
          <w:tab w:val="right" w:leader="dot" w:pos="9532"/>
        </w:tabs>
        <w:ind w:firstLine="18"/>
        <w:rPr>
          <w:color w:val="000000"/>
          <w:szCs w:val="24"/>
        </w:rPr>
      </w:pPr>
      <w:r w:rsidRPr="006201AD">
        <w:rPr>
          <w:color w:val="000000"/>
          <w:szCs w:val="24"/>
        </w:rPr>
        <w:t xml:space="preserve">METER RELOCATION FEE </w:t>
      </w:r>
      <w:r w:rsidRPr="006201AD">
        <w:rPr>
          <w:color w:val="000000"/>
          <w:szCs w:val="24"/>
        </w:rPr>
        <w:tab/>
        <w:t xml:space="preserve"> </w:t>
      </w:r>
      <w:r w:rsidRPr="006201AD">
        <w:rPr>
          <w:color w:val="000000"/>
          <w:szCs w:val="24"/>
          <w:u w:val="single"/>
        </w:rPr>
        <w:t>Actual Relocation Cost, Not to Exceed Tap Fee</w:t>
      </w:r>
    </w:p>
    <w:p w:rsidR="0064231D" w:rsidRPr="008C1873" w:rsidRDefault="00B37A92" w:rsidP="006201AD">
      <w:pPr>
        <w:ind w:left="720"/>
        <w:rPr>
          <w:sz w:val="18"/>
          <w:szCs w:val="18"/>
        </w:rPr>
      </w:pPr>
      <w:r w:rsidRPr="008C1873">
        <w:rPr>
          <w:sz w:val="18"/>
          <w:szCs w:val="18"/>
        </w:rPr>
        <w:t>THIS FEE MAY BE CHARGED IF A CUSTOMER REQUESTS THAT AN EXISTING METER BE</w:t>
      </w:r>
    </w:p>
    <w:p w:rsidR="0064231D" w:rsidRPr="00B37A92" w:rsidRDefault="0064231D" w:rsidP="0064231D"/>
    <w:p w:rsidR="00B37A92" w:rsidRPr="00B37A92" w:rsidRDefault="00B37A92" w:rsidP="008F062F">
      <w:pPr>
        <w:tabs>
          <w:tab w:val="right" w:leader="dot" w:pos="9532"/>
        </w:tabs>
        <w:ind w:firstLine="18"/>
        <w:rPr>
          <w:sz w:val="18"/>
          <w:szCs w:val="18"/>
        </w:rPr>
      </w:pPr>
      <w:r w:rsidRPr="00B37A92">
        <w:t xml:space="preserve">METER TEST FEE </w:t>
      </w:r>
      <w:r w:rsidRPr="00B37A92">
        <w:tab/>
        <w:t>$</w:t>
      </w:r>
      <w:r w:rsidRPr="00B37A92">
        <w:rPr>
          <w:u w:val="single"/>
        </w:rPr>
        <w:t>25.00</w:t>
      </w:r>
    </w:p>
    <w:p w:rsidR="00B37A92" w:rsidRPr="008C1873" w:rsidRDefault="00B37A92" w:rsidP="008C1873">
      <w:pPr>
        <w:ind w:left="720"/>
        <w:rPr>
          <w:sz w:val="18"/>
          <w:szCs w:val="18"/>
        </w:rPr>
      </w:pPr>
      <w:r w:rsidRPr="008C1873">
        <w:rPr>
          <w:sz w:val="18"/>
          <w:szCs w:val="18"/>
        </w:rPr>
        <w:t>THIS FEE WHICH SHOULD REFLECT THE UTILITY</w:t>
      </w:r>
      <w:r w:rsidRPr="008C1873">
        <w:rPr>
          <w:sz w:val="18"/>
          <w:szCs w:val="18"/>
        </w:rPr>
        <w:sym w:font="WP TypographicSymbols" w:char="003D"/>
      </w:r>
      <w:r w:rsidRPr="008C1873">
        <w:rPr>
          <w:sz w:val="18"/>
          <w:szCs w:val="18"/>
        </w:rPr>
        <w:t>S COST MAY BE CHARGED IF A CUSTOMER REQUESTS A SECOND METER TEST WITHIN A TWO-YEAR PERIOD AND THE TEST INDICATES THAT THE METER IS RECORDING ACCURATELY.  THE FEE MAY NOT EXCEED $25.</w:t>
      </w:r>
    </w:p>
    <w:p w:rsidR="006201AD" w:rsidRDefault="006201AD" w:rsidP="006201AD">
      <w:pPr>
        <w:jc w:val="left"/>
      </w:pPr>
    </w:p>
    <w:p w:rsidR="008C1873" w:rsidRDefault="008C1873" w:rsidP="006201AD">
      <w:pPr>
        <w:jc w:val="left"/>
      </w:pPr>
    </w:p>
    <w:p w:rsidR="008C1873" w:rsidRDefault="008C1873" w:rsidP="006201AD">
      <w:pPr>
        <w:jc w:val="left"/>
      </w:pPr>
    </w:p>
    <w:p w:rsidR="008C1873" w:rsidRDefault="008C1873" w:rsidP="006201AD">
      <w:pPr>
        <w:jc w:val="left"/>
      </w:pPr>
    </w:p>
    <w:p w:rsidR="003B6996" w:rsidRPr="003B6996" w:rsidRDefault="00AD7ED7" w:rsidP="003B6996">
      <w:pPr>
        <w:rPr>
          <w:b/>
          <w:szCs w:val="24"/>
        </w:rPr>
      </w:pPr>
      <w:r w:rsidRPr="00AD7ED7">
        <w:rPr>
          <w:b/>
          <w:szCs w:val="24"/>
        </w:rPr>
        <w:t>Docket No. 48405</w:t>
      </w:r>
    </w:p>
    <w:p w:rsidR="00981367" w:rsidRDefault="00CE06EF" w:rsidP="003B6996">
      <w:pPr>
        <w:jc w:val="left"/>
      </w:pPr>
      <w:r w:rsidRPr="00B37A92">
        <w:br w:type="page"/>
      </w:r>
    </w:p>
    <w:sdt>
      <w:sdtPr>
        <w:id w:val="-2057926120"/>
        <w:docPartObj>
          <w:docPartGallery w:val="Page Numbers (Top of Page)"/>
          <w:docPartUnique/>
        </w:docPartObj>
      </w:sdtPr>
      <w:sdtEndPr/>
      <w:sdtContent>
        <w:p w:rsidR="00981367" w:rsidRPr="00981367" w:rsidRDefault="00981367" w:rsidP="00981367">
          <w:pPr>
            <w:tabs>
              <w:tab w:val="right" w:pos="9532"/>
            </w:tabs>
          </w:pPr>
          <w:r w:rsidRPr="00981367">
            <w:rPr>
              <w:u w:val="single"/>
            </w:rPr>
            <w:t>James A. Dyche dba Crest Water Company</w:t>
          </w:r>
          <w:r w:rsidRPr="00981367">
            <w:tab/>
            <w:t xml:space="preserve">Water Utility Tariff Page No. </w:t>
          </w:r>
          <w:r>
            <w:t>3</w:t>
          </w:r>
        </w:p>
      </w:sdtContent>
    </w:sdt>
    <w:p w:rsidR="00981367" w:rsidRDefault="00981367" w:rsidP="00981367">
      <w:pPr>
        <w:jc w:val="left"/>
      </w:pPr>
    </w:p>
    <w:p w:rsidR="00CE06EF" w:rsidRPr="001316C6" w:rsidRDefault="00CE06EF" w:rsidP="001316C6">
      <w:pPr>
        <w:jc w:val="center"/>
      </w:pPr>
      <w:r w:rsidRPr="001316C6">
        <w:t>SECTION 1.0 -- RATE SCHEDULE</w:t>
      </w:r>
      <w:r w:rsidR="00EE30B1" w:rsidRPr="001316C6">
        <w:t xml:space="preserve"> (Continued)</w:t>
      </w:r>
    </w:p>
    <w:p w:rsidR="006B20DE" w:rsidRPr="006201AD" w:rsidRDefault="006B20DE" w:rsidP="00AA3D46">
      <w:pPr>
        <w:tabs>
          <w:tab w:val="right" w:leader="dot" w:pos="9360"/>
        </w:tabs>
        <w:rPr>
          <w:szCs w:val="24"/>
          <w:u w:val="single"/>
        </w:rPr>
      </w:pPr>
    </w:p>
    <w:p w:rsidR="00CE06EF" w:rsidRPr="006201AD" w:rsidRDefault="00B37A92" w:rsidP="00AA3D46">
      <w:pPr>
        <w:tabs>
          <w:tab w:val="right" w:leader="dot" w:pos="9360"/>
        </w:tabs>
        <w:rPr>
          <w:szCs w:val="24"/>
        </w:rPr>
      </w:pPr>
      <w:r w:rsidRPr="006201AD">
        <w:rPr>
          <w:szCs w:val="24"/>
          <w:u w:val="single"/>
        </w:rPr>
        <w:t>Section 1.02 – Miscellaneous Fees (continued)</w:t>
      </w:r>
    </w:p>
    <w:p w:rsidR="003B3461" w:rsidRPr="006201AD" w:rsidRDefault="003B3461" w:rsidP="00AA3D46">
      <w:pPr>
        <w:rPr>
          <w:szCs w:val="24"/>
          <w:u w:val="single"/>
        </w:rPr>
      </w:pPr>
    </w:p>
    <w:p w:rsidR="00B37A92" w:rsidRPr="006201AD" w:rsidRDefault="00B37A92" w:rsidP="00B37A92">
      <w:pPr>
        <w:tabs>
          <w:tab w:val="left" w:pos="-1440"/>
        </w:tabs>
        <w:ind w:firstLine="18"/>
        <w:rPr>
          <w:szCs w:val="24"/>
        </w:rPr>
      </w:pPr>
      <w:r w:rsidRPr="006201AD">
        <w:rPr>
          <w:szCs w:val="24"/>
        </w:rPr>
        <w:t>RECONNECTION FEE</w:t>
      </w:r>
    </w:p>
    <w:p w:rsidR="00B37A92" w:rsidRPr="008C1873" w:rsidRDefault="00B37A92" w:rsidP="008C1873">
      <w:pPr>
        <w:ind w:left="720"/>
        <w:rPr>
          <w:sz w:val="18"/>
          <w:szCs w:val="18"/>
        </w:rPr>
      </w:pPr>
      <w:r w:rsidRPr="008C1873">
        <w:rPr>
          <w:sz w:val="18"/>
          <w:szCs w:val="18"/>
        </w:rPr>
        <w:t>THE RECONNECT FEE MUST BE PAID BEFORE SERVICE CAN BE RESTORED TO A CUSTOMER WHO HAS BEEN DISCONNECTED FOR THE FOLLOWING REASONS (OR OTHER REASONS LISTED UNDER SECTION 2.0 OF THIS TARIFF):</w:t>
      </w:r>
    </w:p>
    <w:p w:rsidR="00B37A92" w:rsidRPr="00B37A92" w:rsidRDefault="00B37A92" w:rsidP="008C1873">
      <w:pPr>
        <w:tabs>
          <w:tab w:val="left" w:pos="1080"/>
          <w:tab w:val="right" w:leader="dot" w:pos="9532"/>
        </w:tabs>
        <w:ind w:firstLine="720"/>
      </w:pPr>
      <w:r w:rsidRPr="00B37A92">
        <w:t>a)</w:t>
      </w:r>
      <w:r w:rsidRPr="00B37A92">
        <w:tab/>
        <w:t>Nonpayment of bill (Maximum $25.00)</w:t>
      </w:r>
      <w:r w:rsidRPr="00B37A92">
        <w:tab/>
        <w:t>$</w:t>
      </w:r>
      <w:r w:rsidRPr="008F062F">
        <w:t>25.00</w:t>
      </w:r>
    </w:p>
    <w:p w:rsidR="00B37A92" w:rsidRPr="00B37A92" w:rsidRDefault="00B37A92" w:rsidP="008C1873">
      <w:pPr>
        <w:tabs>
          <w:tab w:val="left" w:pos="1080"/>
          <w:tab w:val="right" w:leader="dot" w:pos="9532"/>
        </w:tabs>
        <w:ind w:firstLine="720"/>
      </w:pPr>
      <w:r w:rsidRPr="00B37A92">
        <w:t>b)</w:t>
      </w:r>
      <w:r w:rsidRPr="00B37A92">
        <w:tab/>
        <w:t>Customer's request that service be disconnected</w:t>
      </w:r>
      <w:r w:rsidR="008F062F">
        <w:tab/>
      </w:r>
      <w:r w:rsidRPr="00B37A92">
        <w:t>$</w:t>
      </w:r>
      <w:r w:rsidRPr="00B37A92">
        <w:rPr>
          <w:u w:val="single"/>
        </w:rPr>
        <w:t>40.00</w:t>
      </w:r>
    </w:p>
    <w:p w:rsidR="00B37A92" w:rsidRPr="00B37A92" w:rsidRDefault="00B37A92" w:rsidP="006201AD"/>
    <w:p w:rsidR="00B37A92" w:rsidRPr="00B37A92" w:rsidRDefault="00B37A92" w:rsidP="008F062F">
      <w:pPr>
        <w:tabs>
          <w:tab w:val="right" w:leader="dot" w:pos="9532"/>
        </w:tabs>
      </w:pPr>
      <w:r w:rsidRPr="00B37A92">
        <w:t>TRANSFER FEE</w:t>
      </w:r>
      <w:r w:rsidRPr="00B37A92">
        <w:tab/>
        <w:t>$</w:t>
      </w:r>
      <w:r w:rsidRPr="00B37A92">
        <w:rPr>
          <w:u w:val="single"/>
        </w:rPr>
        <w:t>40.00</w:t>
      </w:r>
    </w:p>
    <w:p w:rsidR="00B37A92" w:rsidRPr="008C1873" w:rsidRDefault="00B37A92" w:rsidP="006201AD">
      <w:pPr>
        <w:ind w:left="720"/>
        <w:rPr>
          <w:sz w:val="18"/>
          <w:szCs w:val="18"/>
        </w:rPr>
      </w:pPr>
      <w:r w:rsidRPr="008C1873">
        <w:rPr>
          <w:sz w:val="18"/>
          <w:szCs w:val="18"/>
        </w:rPr>
        <w:t>THE TRANSFER FEE WILL BE CHARGED FOR CHANGING AN ACCOUNT NAME AT THE SAME SERVICE LOCATION WHEN THE SERVICE IS NOT DISCONNECTED</w:t>
      </w:r>
    </w:p>
    <w:p w:rsidR="00B37A92" w:rsidRPr="006201AD" w:rsidRDefault="00B37A92" w:rsidP="00B37A92">
      <w:pPr>
        <w:tabs>
          <w:tab w:val="left" w:pos="-1440"/>
        </w:tabs>
        <w:rPr>
          <w:szCs w:val="24"/>
        </w:rPr>
      </w:pPr>
    </w:p>
    <w:p w:rsidR="00B37A92" w:rsidRPr="006201AD" w:rsidRDefault="00B37A92" w:rsidP="008F062F">
      <w:pPr>
        <w:tabs>
          <w:tab w:val="right" w:leader="dot" w:pos="9532"/>
        </w:tabs>
        <w:rPr>
          <w:szCs w:val="24"/>
        </w:rPr>
      </w:pPr>
      <w:r w:rsidRPr="006201AD">
        <w:rPr>
          <w:szCs w:val="24"/>
        </w:rPr>
        <w:t xml:space="preserve">LATE CHARGE </w:t>
      </w:r>
      <w:r w:rsidRPr="006201AD">
        <w:rPr>
          <w:sz w:val="20"/>
        </w:rPr>
        <w:t>(EITHER $5.00 OR 10% OF THE BILL)</w:t>
      </w:r>
      <w:r w:rsidRPr="006201AD">
        <w:rPr>
          <w:szCs w:val="24"/>
        </w:rPr>
        <w:t xml:space="preserve"> </w:t>
      </w:r>
      <w:r w:rsidRPr="006201AD">
        <w:rPr>
          <w:szCs w:val="24"/>
        </w:rPr>
        <w:tab/>
      </w:r>
      <w:r w:rsidRPr="006201AD">
        <w:rPr>
          <w:szCs w:val="24"/>
          <w:u w:val="single"/>
        </w:rPr>
        <w:t>10%</w:t>
      </w:r>
    </w:p>
    <w:p w:rsidR="00B37A92" w:rsidRPr="008C1873" w:rsidRDefault="006201AD" w:rsidP="008C1873">
      <w:pPr>
        <w:ind w:left="720"/>
        <w:rPr>
          <w:sz w:val="18"/>
          <w:szCs w:val="18"/>
        </w:rPr>
      </w:pPr>
      <w:r w:rsidRPr="008C1873">
        <w:rPr>
          <w:sz w:val="18"/>
          <w:szCs w:val="18"/>
        </w:rPr>
        <w:t>PUC</w:t>
      </w:r>
      <w:r w:rsidR="00B37A92" w:rsidRPr="008C1873">
        <w:rPr>
          <w:sz w:val="18"/>
          <w:szCs w:val="18"/>
        </w:rPr>
        <w:t xml:space="preserve"> RULES ALLOW A ONE-TIME PENALTY TO BE CHARGED ON DELINQUENT BILLS.   A LATE CHARGE MAY NOT BE APPLIED TO ANY BALANCE TO WHICH THE PENALTY WAS APPLIED IN A PREVIOUS BILLING.</w:t>
      </w:r>
    </w:p>
    <w:p w:rsidR="00B37A92" w:rsidRPr="00B37A92" w:rsidRDefault="00B37A92" w:rsidP="00B37A92">
      <w:pPr>
        <w:tabs>
          <w:tab w:val="left" w:pos="-1440"/>
        </w:tabs>
      </w:pPr>
    </w:p>
    <w:p w:rsidR="00B37A92" w:rsidRPr="00B37A92" w:rsidRDefault="00B37A92" w:rsidP="008F062F">
      <w:pPr>
        <w:tabs>
          <w:tab w:val="right" w:leader="dot" w:pos="9532"/>
        </w:tabs>
      </w:pPr>
      <w:r w:rsidRPr="00B37A92">
        <w:t xml:space="preserve">RETURNED CHECK CHARGE </w:t>
      </w:r>
      <w:r w:rsidRPr="00B37A92">
        <w:tab/>
        <w:t>$</w:t>
      </w:r>
      <w:r w:rsidRPr="00B37A92">
        <w:rPr>
          <w:u w:val="single"/>
        </w:rPr>
        <w:t>35.00</w:t>
      </w:r>
    </w:p>
    <w:p w:rsidR="00B37A92" w:rsidRPr="008C1873" w:rsidRDefault="00B37A92" w:rsidP="008C1873">
      <w:pPr>
        <w:tabs>
          <w:tab w:val="left" w:pos="-1440"/>
        </w:tabs>
        <w:ind w:left="720"/>
        <w:rPr>
          <w:sz w:val="18"/>
          <w:szCs w:val="18"/>
        </w:rPr>
      </w:pPr>
      <w:r w:rsidRPr="008C1873">
        <w:rPr>
          <w:sz w:val="18"/>
          <w:szCs w:val="18"/>
        </w:rPr>
        <w:t>RETURNED CHECK CHARGES MUST BE BASED ON THE UTILITY</w:t>
      </w:r>
      <w:r w:rsidRPr="008C1873">
        <w:rPr>
          <w:sz w:val="18"/>
          <w:szCs w:val="18"/>
        </w:rPr>
        <w:sym w:font="WP TypographicSymbols" w:char="003D"/>
      </w:r>
      <w:r w:rsidRPr="008C1873">
        <w:rPr>
          <w:sz w:val="18"/>
          <w:szCs w:val="18"/>
        </w:rPr>
        <w:t>S DOCUMENTABLE COST.</w:t>
      </w:r>
    </w:p>
    <w:p w:rsidR="00B37A92" w:rsidRPr="006201AD" w:rsidRDefault="00B37A92" w:rsidP="00B37A92">
      <w:pPr>
        <w:tabs>
          <w:tab w:val="left" w:pos="-1440"/>
        </w:tabs>
        <w:rPr>
          <w:szCs w:val="24"/>
        </w:rPr>
      </w:pPr>
    </w:p>
    <w:p w:rsidR="00B37A92" w:rsidRPr="006201AD" w:rsidRDefault="00B37A92" w:rsidP="008F062F">
      <w:pPr>
        <w:tabs>
          <w:tab w:val="right" w:leader="dot" w:pos="9532"/>
        </w:tabs>
        <w:rPr>
          <w:szCs w:val="24"/>
        </w:rPr>
      </w:pPr>
      <w:r w:rsidRPr="006201AD">
        <w:rPr>
          <w:szCs w:val="24"/>
        </w:rPr>
        <w:t xml:space="preserve">CUSTOMER DEPOSIT RESIDENTIAL (Maximum $50) </w:t>
      </w:r>
      <w:r w:rsidRPr="006201AD">
        <w:rPr>
          <w:szCs w:val="24"/>
        </w:rPr>
        <w:tab/>
        <w:t>$</w:t>
      </w:r>
      <w:r w:rsidRPr="006201AD">
        <w:rPr>
          <w:szCs w:val="24"/>
          <w:u w:val="single"/>
        </w:rPr>
        <w:t>50.00</w:t>
      </w:r>
    </w:p>
    <w:p w:rsidR="00B37A92" w:rsidRPr="006201AD" w:rsidRDefault="00B37A92" w:rsidP="00B37A92">
      <w:pPr>
        <w:tabs>
          <w:tab w:val="left" w:pos="-1440"/>
        </w:tabs>
        <w:rPr>
          <w:szCs w:val="24"/>
        </w:rPr>
      </w:pPr>
    </w:p>
    <w:p w:rsidR="00B37A92" w:rsidRPr="006201AD" w:rsidRDefault="00B37A92" w:rsidP="008F062F">
      <w:pPr>
        <w:tabs>
          <w:tab w:val="right" w:leader="dot" w:pos="9532"/>
        </w:tabs>
        <w:rPr>
          <w:szCs w:val="24"/>
        </w:rPr>
      </w:pPr>
      <w:r w:rsidRPr="006201AD">
        <w:rPr>
          <w:szCs w:val="24"/>
        </w:rPr>
        <w:t>COMMERCIAL &amp; NON-RESIDENTIAL DEPOSIT</w:t>
      </w:r>
      <w:r w:rsidRPr="006201AD">
        <w:rPr>
          <w:szCs w:val="24"/>
        </w:rPr>
        <w:tab/>
      </w:r>
      <w:r w:rsidRPr="006201AD">
        <w:rPr>
          <w:sz w:val="20"/>
          <w:u w:val="single"/>
        </w:rPr>
        <w:t>1/6TH OF ESTIMATED ANNUAL BILL</w:t>
      </w:r>
    </w:p>
    <w:p w:rsidR="00B37A92" w:rsidRPr="006201AD" w:rsidRDefault="00B37A92" w:rsidP="00B37A92">
      <w:pPr>
        <w:tabs>
          <w:tab w:val="left" w:pos="-1440"/>
        </w:tabs>
        <w:rPr>
          <w:szCs w:val="24"/>
        </w:rPr>
      </w:pPr>
    </w:p>
    <w:p w:rsidR="00B37A92" w:rsidRPr="006201AD" w:rsidRDefault="00B37A92" w:rsidP="00B37A92">
      <w:pPr>
        <w:tabs>
          <w:tab w:val="right" w:leader="dot" w:pos="9360"/>
        </w:tabs>
        <w:rPr>
          <w:szCs w:val="24"/>
        </w:rPr>
      </w:pPr>
      <w:r w:rsidRPr="006201AD">
        <w:rPr>
          <w:szCs w:val="24"/>
        </w:rPr>
        <w:t>GOVERNMENTAL TESTING, INSPECTION AND COSTS SURCHARGE</w:t>
      </w:r>
      <w:r w:rsidR="006201AD">
        <w:rPr>
          <w:szCs w:val="24"/>
        </w:rPr>
        <w:t>:</w:t>
      </w:r>
    </w:p>
    <w:p w:rsidR="00B37A92" w:rsidRPr="008C1873" w:rsidRDefault="00B37A92" w:rsidP="008C1873">
      <w:pPr>
        <w:tabs>
          <w:tab w:val="left" w:pos="-1440"/>
        </w:tabs>
        <w:ind w:left="720"/>
        <w:rPr>
          <w:sz w:val="18"/>
          <w:szCs w:val="18"/>
        </w:rPr>
      </w:pPr>
      <w:r w:rsidRPr="008C1873">
        <w:rPr>
          <w:sz w:val="18"/>
          <w:szCs w:val="18"/>
        </w:rPr>
        <w:t>WHEN AUTHORIZED IN WRITING BY TCEQ AND AFTER NOTICE TO CUSTOMERS, THE UTILITY MAY INCREASE RATES TO RECOVER INCREASED COSTS FOR INSPECTIO</w:t>
      </w:r>
      <w:r w:rsidR="006201AD" w:rsidRPr="008C1873">
        <w:rPr>
          <w:sz w:val="18"/>
          <w:szCs w:val="18"/>
        </w:rPr>
        <w:t>N FEES AND WATER TESTING.  [</w:t>
      </w:r>
      <w:r w:rsidR="00A83778" w:rsidRPr="008C1873">
        <w:rPr>
          <w:sz w:val="18"/>
          <w:szCs w:val="18"/>
        </w:rPr>
        <w:t>16 TAC § 24.25(b)(2)(G)</w:t>
      </w:r>
      <w:r w:rsidRPr="008C1873">
        <w:rPr>
          <w:sz w:val="18"/>
          <w:szCs w:val="18"/>
        </w:rPr>
        <w:t>]</w:t>
      </w:r>
    </w:p>
    <w:p w:rsidR="00B37A92" w:rsidRPr="00B37A92" w:rsidRDefault="00B37A92" w:rsidP="006201AD"/>
    <w:p w:rsidR="00B37A92" w:rsidRPr="00B37A92" w:rsidRDefault="00B37A92" w:rsidP="006201AD">
      <w:pPr>
        <w:ind w:left="720" w:hanging="720"/>
      </w:pPr>
      <w:r w:rsidRPr="00B37A92">
        <w:t>LINE EXTENSION AND CONSTRUCTION CHARGES:</w:t>
      </w:r>
    </w:p>
    <w:p w:rsidR="00B37A92" w:rsidRPr="00B37A92" w:rsidRDefault="00B37A92" w:rsidP="00B37A92">
      <w:pPr>
        <w:tabs>
          <w:tab w:val="left" w:pos="-1440"/>
        </w:tabs>
        <w:ind w:left="720"/>
        <w:rPr>
          <w:sz w:val="18"/>
          <w:szCs w:val="18"/>
        </w:rPr>
      </w:pPr>
      <w:r w:rsidRPr="00B37A92">
        <w:rPr>
          <w:sz w:val="18"/>
          <w:szCs w:val="18"/>
        </w:rPr>
        <w:t>REFER TO SECTION 3.0--EXTENSION POLICY FOR TERMS, CONDITIONS, AND CHARGES WHEN NEW CONSTRUCTION IS NECESSARY TO PROVIDE SERVICE.</w:t>
      </w:r>
    </w:p>
    <w:p w:rsidR="00B37A92" w:rsidRPr="006201AD" w:rsidRDefault="00B37A92" w:rsidP="006201AD">
      <w:pPr>
        <w:rPr>
          <w:szCs w:val="24"/>
        </w:rPr>
      </w:pPr>
    </w:p>
    <w:p w:rsidR="006201AD" w:rsidRPr="006201AD" w:rsidRDefault="006201AD" w:rsidP="006201AD">
      <w:pPr>
        <w:rPr>
          <w:szCs w:val="24"/>
        </w:rPr>
      </w:pPr>
    </w:p>
    <w:p w:rsidR="006201AD" w:rsidRPr="006201AD" w:rsidRDefault="006201AD" w:rsidP="006201AD">
      <w:pPr>
        <w:rPr>
          <w:szCs w:val="24"/>
        </w:rPr>
      </w:pPr>
    </w:p>
    <w:p w:rsidR="006201AD" w:rsidRDefault="006201AD" w:rsidP="006201AD">
      <w:pPr>
        <w:rPr>
          <w:szCs w:val="24"/>
        </w:rPr>
      </w:pPr>
    </w:p>
    <w:p w:rsidR="003B6996" w:rsidRDefault="003B6996" w:rsidP="006201AD">
      <w:pPr>
        <w:rPr>
          <w:szCs w:val="24"/>
        </w:rPr>
      </w:pPr>
    </w:p>
    <w:p w:rsidR="003B6996" w:rsidRDefault="003B6996" w:rsidP="006201AD">
      <w:pPr>
        <w:rPr>
          <w:szCs w:val="24"/>
        </w:rPr>
      </w:pPr>
    </w:p>
    <w:p w:rsidR="003B6996" w:rsidRDefault="003B6996" w:rsidP="006201AD">
      <w:pPr>
        <w:rPr>
          <w:szCs w:val="24"/>
        </w:rPr>
      </w:pPr>
    </w:p>
    <w:p w:rsidR="003B6996" w:rsidRPr="006201AD" w:rsidRDefault="003B6996" w:rsidP="006201AD">
      <w:pPr>
        <w:rPr>
          <w:szCs w:val="24"/>
        </w:rPr>
      </w:pPr>
    </w:p>
    <w:p w:rsidR="008C1873" w:rsidRPr="006201AD" w:rsidRDefault="008C1873" w:rsidP="006201AD">
      <w:pPr>
        <w:rPr>
          <w:szCs w:val="24"/>
        </w:rPr>
      </w:pPr>
    </w:p>
    <w:p w:rsidR="006201AD" w:rsidRPr="006201AD" w:rsidRDefault="006201AD" w:rsidP="006201AD">
      <w:pPr>
        <w:rPr>
          <w:szCs w:val="24"/>
        </w:rPr>
      </w:pPr>
    </w:p>
    <w:p w:rsidR="006201AD" w:rsidRPr="006201AD" w:rsidRDefault="006201AD" w:rsidP="006201AD">
      <w:pPr>
        <w:rPr>
          <w:szCs w:val="24"/>
        </w:rPr>
      </w:pPr>
    </w:p>
    <w:p w:rsidR="006201AD" w:rsidRPr="006201AD" w:rsidRDefault="006201AD" w:rsidP="006201AD">
      <w:pPr>
        <w:rPr>
          <w:szCs w:val="24"/>
        </w:rPr>
      </w:pPr>
    </w:p>
    <w:p w:rsidR="006201AD" w:rsidRPr="006201AD" w:rsidRDefault="006201AD" w:rsidP="006201AD">
      <w:pPr>
        <w:rPr>
          <w:szCs w:val="24"/>
        </w:rPr>
      </w:pPr>
    </w:p>
    <w:p w:rsidR="006201AD" w:rsidRPr="006201AD" w:rsidRDefault="006201AD" w:rsidP="006201AD">
      <w:pPr>
        <w:rPr>
          <w:szCs w:val="24"/>
        </w:rPr>
      </w:pPr>
    </w:p>
    <w:p w:rsidR="003B6996" w:rsidRPr="006201AD" w:rsidRDefault="003B6996" w:rsidP="006201AD">
      <w:pPr>
        <w:rPr>
          <w:szCs w:val="24"/>
        </w:rPr>
      </w:pPr>
    </w:p>
    <w:p w:rsidR="00214516" w:rsidRPr="003B6996" w:rsidRDefault="00AD7ED7" w:rsidP="006201AD">
      <w:pPr>
        <w:rPr>
          <w:b/>
          <w:szCs w:val="24"/>
        </w:rPr>
      </w:pPr>
      <w:r w:rsidRPr="00AD7ED7">
        <w:rPr>
          <w:b/>
          <w:szCs w:val="24"/>
        </w:rPr>
        <w:t>Docket No. 48405</w:t>
      </w:r>
    </w:p>
    <w:p w:rsidR="00214516" w:rsidRDefault="00214516">
      <w:pPr>
        <w:autoSpaceDE/>
        <w:autoSpaceDN/>
        <w:adjustRightInd/>
        <w:spacing w:before="0" w:after="0"/>
        <w:contextualSpacing w:val="0"/>
        <w:jc w:val="left"/>
        <w:rPr>
          <w:szCs w:val="24"/>
        </w:rPr>
      </w:pPr>
      <w:r>
        <w:rPr>
          <w:szCs w:val="24"/>
        </w:rPr>
        <w:br w:type="page"/>
      </w:r>
    </w:p>
    <w:sdt>
      <w:sdtPr>
        <w:id w:val="1129049019"/>
        <w:docPartObj>
          <w:docPartGallery w:val="Page Numbers (Top of Page)"/>
          <w:docPartUnique/>
        </w:docPartObj>
      </w:sdtPr>
      <w:sdtEndPr/>
      <w:sdtContent>
        <w:p w:rsidR="00981367" w:rsidRPr="00981367" w:rsidRDefault="00981367" w:rsidP="00981367">
          <w:pPr>
            <w:tabs>
              <w:tab w:val="right" w:pos="9532"/>
            </w:tabs>
          </w:pPr>
          <w:r w:rsidRPr="00981367">
            <w:rPr>
              <w:u w:val="single"/>
            </w:rPr>
            <w:t>James A. Dyche dba Crest Water Company</w:t>
          </w:r>
          <w:r w:rsidRPr="00981367">
            <w:tab/>
            <w:t xml:space="preserve">Water Utility Tariff Page No. </w:t>
          </w:r>
          <w:r>
            <w:t>4</w:t>
          </w:r>
        </w:p>
      </w:sdtContent>
    </w:sdt>
    <w:p w:rsidR="00214516" w:rsidRDefault="00214516" w:rsidP="006201AD">
      <w:pPr>
        <w:rPr>
          <w:szCs w:val="24"/>
        </w:rPr>
      </w:pPr>
    </w:p>
    <w:p w:rsidR="00214516" w:rsidRPr="002B2224" w:rsidRDefault="00214516" w:rsidP="00214516">
      <w:pPr>
        <w:jc w:val="center"/>
        <w:rPr>
          <w:szCs w:val="24"/>
        </w:rPr>
      </w:pPr>
      <w:r w:rsidRPr="002B2224">
        <w:rPr>
          <w:szCs w:val="24"/>
        </w:rPr>
        <w:t>SECTION 1.0 -- RATE SCHEDULE (Continued)</w:t>
      </w:r>
    </w:p>
    <w:p w:rsidR="00214516" w:rsidRPr="002B2224" w:rsidRDefault="00214516" w:rsidP="00214516">
      <w:pPr>
        <w:rPr>
          <w:szCs w:val="24"/>
          <w:u w:val="single"/>
        </w:rPr>
      </w:pPr>
    </w:p>
    <w:p w:rsidR="00214516" w:rsidRDefault="00214516" w:rsidP="00214516">
      <w:pPr>
        <w:autoSpaceDE/>
        <w:autoSpaceDN/>
        <w:adjustRightInd/>
        <w:spacing w:before="0" w:after="0"/>
        <w:contextualSpacing w:val="0"/>
        <w:jc w:val="left"/>
        <w:rPr>
          <w:b/>
          <w:szCs w:val="24"/>
        </w:rPr>
      </w:pPr>
      <w:r w:rsidRPr="002B2224">
        <w:rPr>
          <w:b/>
          <w:szCs w:val="24"/>
        </w:rPr>
        <w:t>PURCHASED WATER AND/OR DISTRICT FEE PASS THROUGH CLAUSE:</w:t>
      </w:r>
    </w:p>
    <w:p w:rsidR="00214516" w:rsidRPr="008C1873" w:rsidRDefault="00214516" w:rsidP="00214516">
      <w:pPr>
        <w:autoSpaceDE/>
        <w:autoSpaceDN/>
        <w:adjustRightInd/>
        <w:spacing w:before="0" w:after="0"/>
        <w:contextualSpacing w:val="0"/>
        <w:jc w:val="left"/>
        <w:rPr>
          <w:szCs w:val="24"/>
        </w:rPr>
      </w:pPr>
    </w:p>
    <w:p w:rsidR="004F2E3F" w:rsidRDefault="00214516" w:rsidP="00214516">
      <w:pPr>
        <w:autoSpaceDE/>
        <w:autoSpaceDN/>
        <w:adjustRightInd/>
        <w:spacing w:before="0" w:after="0"/>
        <w:contextualSpacing w:val="0"/>
        <w:jc w:val="left"/>
        <w:rPr>
          <w:szCs w:val="24"/>
        </w:rPr>
      </w:pPr>
      <w:r>
        <w:rPr>
          <w:szCs w:val="24"/>
        </w:rPr>
        <w:t xml:space="preserve">The utility’s cost attributed to the water use pumping fees charged by </w:t>
      </w:r>
      <w:r w:rsidR="004F2E3F">
        <w:rPr>
          <w:szCs w:val="24"/>
        </w:rPr>
        <w:t>Prairielands Groundwater Conservation District in Ellis County shall be passed through to all customers affected by such fees using the following calculations.</w:t>
      </w:r>
    </w:p>
    <w:p w:rsidR="006A400A" w:rsidRDefault="006A400A" w:rsidP="00214516">
      <w:pPr>
        <w:autoSpaceDE/>
        <w:autoSpaceDN/>
        <w:adjustRightInd/>
        <w:spacing w:before="0" w:after="0"/>
        <w:contextualSpacing w:val="0"/>
        <w:jc w:val="left"/>
        <w:rPr>
          <w:szCs w:val="24"/>
        </w:rPr>
      </w:pPr>
    </w:p>
    <w:p w:rsidR="006A400A" w:rsidRPr="002B2224" w:rsidRDefault="006A400A" w:rsidP="006A400A">
      <w:pPr>
        <w:ind w:firstLine="720"/>
        <w:rPr>
          <w:szCs w:val="24"/>
        </w:rPr>
      </w:pPr>
      <w:r w:rsidRPr="002B2224">
        <w:rPr>
          <w:szCs w:val="24"/>
        </w:rPr>
        <w:t>Fixed Charge:</w:t>
      </w:r>
    </w:p>
    <w:p w:rsidR="006A400A" w:rsidRPr="002B2224" w:rsidRDefault="006A400A" w:rsidP="006A400A">
      <w:pPr>
        <w:ind w:left="720"/>
        <w:rPr>
          <w:szCs w:val="24"/>
        </w:rPr>
      </w:pPr>
      <w:r w:rsidRPr="002B2224">
        <w:rPr>
          <w:szCs w:val="24"/>
        </w:rPr>
        <w:t>Monthly Minimum Charge + (Annual Fee ÷ Numbers of Customers Affected ÷ 12 months)</w:t>
      </w:r>
    </w:p>
    <w:p w:rsidR="006A400A" w:rsidRPr="002B2224" w:rsidRDefault="006A400A" w:rsidP="006A400A">
      <w:pPr>
        <w:ind w:firstLine="420"/>
        <w:rPr>
          <w:szCs w:val="24"/>
        </w:rPr>
      </w:pPr>
    </w:p>
    <w:p w:rsidR="006A400A" w:rsidRPr="002B2224" w:rsidRDefault="006A400A" w:rsidP="006A400A">
      <w:pPr>
        <w:ind w:firstLine="720"/>
        <w:rPr>
          <w:szCs w:val="24"/>
        </w:rPr>
      </w:pPr>
      <w:r w:rsidRPr="002B2224">
        <w:rPr>
          <w:szCs w:val="24"/>
        </w:rPr>
        <w:t>Volume Charge:</w:t>
      </w:r>
    </w:p>
    <w:p w:rsidR="006A400A" w:rsidRPr="002B2224" w:rsidRDefault="006A400A" w:rsidP="006A400A">
      <w:pPr>
        <w:ind w:left="720"/>
        <w:rPr>
          <w:szCs w:val="24"/>
        </w:rPr>
      </w:pPr>
      <w:r w:rsidRPr="002B2224">
        <w:rPr>
          <w:szCs w:val="24"/>
        </w:rPr>
        <w:t>Monthly Gallonage Charge per 1000 gallons + (Increase or Decrease in Pumpage Fee x 1.15)</w:t>
      </w:r>
    </w:p>
    <w:p w:rsidR="006A400A" w:rsidRDefault="006A400A" w:rsidP="00214516">
      <w:pPr>
        <w:autoSpaceDE/>
        <w:autoSpaceDN/>
        <w:adjustRightInd/>
        <w:spacing w:before="0" w:after="0"/>
        <w:contextualSpacing w:val="0"/>
        <w:jc w:val="left"/>
        <w:rPr>
          <w:szCs w:val="24"/>
        </w:rPr>
      </w:pPr>
    </w:p>
    <w:p w:rsidR="004F2E3F" w:rsidRDefault="004F2E3F" w:rsidP="00214516">
      <w:pPr>
        <w:autoSpaceDE/>
        <w:autoSpaceDN/>
        <w:adjustRightInd/>
        <w:spacing w:before="0" w:after="0"/>
        <w:contextualSpacing w:val="0"/>
        <w:jc w:val="left"/>
        <w:rPr>
          <w:szCs w:val="24"/>
        </w:rPr>
      </w:pPr>
    </w:p>
    <w:p w:rsidR="00A21DD0" w:rsidRPr="002B2224" w:rsidRDefault="00A21DD0" w:rsidP="00A21DD0">
      <w:pPr>
        <w:ind w:right="-40"/>
        <w:rPr>
          <w:szCs w:val="24"/>
        </w:rPr>
      </w:pPr>
      <w:r w:rsidRPr="002B2224">
        <w:rPr>
          <w:szCs w:val="24"/>
        </w:rPr>
        <w:t xml:space="preserve">To implement or modify the Pass through Adjustment Clause, the utility must comply with all notice requirements of </w:t>
      </w:r>
      <w:r w:rsidR="000D348A">
        <w:rPr>
          <w:szCs w:val="24"/>
        </w:rPr>
        <w:t>16</w:t>
      </w:r>
      <w:r w:rsidR="006D12A9">
        <w:rPr>
          <w:szCs w:val="24"/>
        </w:rPr>
        <w:t xml:space="preserve"> TAC §24.25(b)(2)(F</w:t>
      </w:r>
      <w:r w:rsidRPr="002B2224">
        <w:rPr>
          <w:szCs w:val="24"/>
        </w:rPr>
        <w:t>).</w:t>
      </w:r>
    </w:p>
    <w:p w:rsidR="00A21DD0" w:rsidRDefault="00A21DD0" w:rsidP="00214516">
      <w:pPr>
        <w:autoSpaceDE/>
        <w:autoSpaceDN/>
        <w:adjustRightInd/>
        <w:spacing w:before="0" w:after="0"/>
        <w:contextualSpacing w:val="0"/>
        <w:jc w:val="left"/>
        <w:rPr>
          <w:szCs w:val="24"/>
        </w:rPr>
      </w:pPr>
    </w:p>
    <w:p w:rsidR="00A21DD0" w:rsidRPr="002B2224" w:rsidRDefault="00A21DD0" w:rsidP="00A21DD0">
      <w:pPr>
        <w:ind w:right="-340" w:firstLine="720"/>
        <w:rPr>
          <w:szCs w:val="24"/>
        </w:rPr>
      </w:pPr>
      <w:r w:rsidRPr="002B2224">
        <w:rPr>
          <w:szCs w:val="24"/>
        </w:rPr>
        <w:t>Adjusted Gallonage Rate (AG) = G + [B / (1-L], where:</w:t>
      </w:r>
    </w:p>
    <w:p w:rsidR="00A21DD0" w:rsidRPr="002B2224" w:rsidRDefault="00A21DD0" w:rsidP="00A21DD0">
      <w:pPr>
        <w:ind w:right="-340" w:firstLine="720"/>
        <w:rPr>
          <w:szCs w:val="24"/>
        </w:rPr>
      </w:pPr>
    </w:p>
    <w:p w:rsidR="00A21DD0" w:rsidRPr="002B2224" w:rsidRDefault="00A21DD0" w:rsidP="00A21DD0">
      <w:pPr>
        <w:ind w:left="270" w:right="-340" w:firstLine="450"/>
        <w:rPr>
          <w:szCs w:val="24"/>
        </w:rPr>
      </w:pPr>
      <w:r w:rsidRPr="002B2224">
        <w:rPr>
          <w:szCs w:val="24"/>
        </w:rPr>
        <w:t>AG = adjusted gallonage charge, rounded to the nearest one cent;</w:t>
      </w:r>
    </w:p>
    <w:p w:rsidR="00A21DD0" w:rsidRPr="002B2224" w:rsidRDefault="00A21DD0" w:rsidP="00A21DD0">
      <w:pPr>
        <w:ind w:left="270" w:right="-340" w:firstLine="450"/>
        <w:rPr>
          <w:szCs w:val="24"/>
        </w:rPr>
      </w:pPr>
      <w:r w:rsidRPr="002B2224">
        <w:rPr>
          <w:szCs w:val="24"/>
        </w:rPr>
        <w:t>G = approved gallonage charge, per 1,000 gallons;</w:t>
      </w:r>
    </w:p>
    <w:p w:rsidR="00A21DD0" w:rsidRPr="002B2224" w:rsidRDefault="00A21DD0" w:rsidP="00A21DD0">
      <w:pPr>
        <w:ind w:left="270" w:right="-340" w:firstLine="450"/>
        <w:rPr>
          <w:szCs w:val="24"/>
        </w:rPr>
      </w:pPr>
      <w:r w:rsidRPr="002B2224">
        <w:rPr>
          <w:szCs w:val="24"/>
        </w:rPr>
        <w:t>B = change in fee per 1,000 gallons;</w:t>
      </w:r>
    </w:p>
    <w:p w:rsidR="00A21DD0" w:rsidRPr="002B2224" w:rsidRDefault="00A21DD0" w:rsidP="00A21DD0">
      <w:pPr>
        <w:ind w:left="720" w:right="-340"/>
        <w:rPr>
          <w:szCs w:val="24"/>
        </w:rPr>
      </w:pPr>
      <w:r w:rsidRPr="002B2224">
        <w:rPr>
          <w:szCs w:val="24"/>
        </w:rPr>
        <w:t>L = water or sewer line loss for preceding 12 months, not to exceed 0.15 or 15%.</w:t>
      </w:r>
    </w:p>
    <w:p w:rsidR="003B6996" w:rsidRDefault="003B6996" w:rsidP="00A21DD0">
      <w:pPr>
        <w:autoSpaceDE/>
        <w:autoSpaceDN/>
        <w:adjustRightInd/>
        <w:spacing w:before="0" w:after="0"/>
        <w:contextualSpacing w:val="0"/>
        <w:jc w:val="left"/>
        <w:rPr>
          <w:szCs w:val="24"/>
        </w:rPr>
      </w:pPr>
    </w:p>
    <w:p w:rsidR="003B6996" w:rsidRDefault="003B6996" w:rsidP="00A21DD0">
      <w:pPr>
        <w:autoSpaceDE/>
        <w:autoSpaceDN/>
        <w:adjustRightInd/>
        <w:spacing w:before="0" w:after="0"/>
        <w:contextualSpacing w:val="0"/>
        <w:jc w:val="left"/>
        <w:rPr>
          <w:szCs w:val="24"/>
        </w:rPr>
      </w:pPr>
    </w:p>
    <w:p w:rsidR="003B6996" w:rsidRDefault="003B6996" w:rsidP="00A21DD0">
      <w:pPr>
        <w:autoSpaceDE/>
        <w:autoSpaceDN/>
        <w:adjustRightInd/>
        <w:spacing w:before="0" w:after="0"/>
        <w:contextualSpacing w:val="0"/>
        <w:jc w:val="left"/>
        <w:rPr>
          <w:szCs w:val="24"/>
        </w:rPr>
      </w:pPr>
    </w:p>
    <w:p w:rsidR="003B6996" w:rsidRDefault="003B6996" w:rsidP="00A21DD0">
      <w:pPr>
        <w:autoSpaceDE/>
        <w:autoSpaceDN/>
        <w:adjustRightInd/>
        <w:spacing w:before="0" w:after="0"/>
        <w:contextualSpacing w:val="0"/>
        <w:jc w:val="left"/>
        <w:rPr>
          <w:szCs w:val="24"/>
        </w:rPr>
      </w:pPr>
    </w:p>
    <w:p w:rsidR="003B6996" w:rsidRDefault="003B6996" w:rsidP="00A21DD0">
      <w:pPr>
        <w:autoSpaceDE/>
        <w:autoSpaceDN/>
        <w:adjustRightInd/>
        <w:spacing w:before="0" w:after="0"/>
        <w:contextualSpacing w:val="0"/>
        <w:jc w:val="left"/>
        <w:rPr>
          <w:szCs w:val="24"/>
        </w:rPr>
      </w:pPr>
    </w:p>
    <w:p w:rsidR="003B6996" w:rsidRDefault="003B6996" w:rsidP="00A21DD0">
      <w:pPr>
        <w:autoSpaceDE/>
        <w:autoSpaceDN/>
        <w:adjustRightInd/>
        <w:spacing w:before="0" w:after="0"/>
        <w:contextualSpacing w:val="0"/>
        <w:jc w:val="left"/>
        <w:rPr>
          <w:szCs w:val="24"/>
        </w:rPr>
      </w:pPr>
    </w:p>
    <w:p w:rsidR="003B6996" w:rsidRDefault="003B6996" w:rsidP="00A21DD0">
      <w:pPr>
        <w:autoSpaceDE/>
        <w:autoSpaceDN/>
        <w:adjustRightInd/>
        <w:spacing w:before="0" w:after="0"/>
        <w:contextualSpacing w:val="0"/>
        <w:jc w:val="left"/>
        <w:rPr>
          <w:szCs w:val="24"/>
        </w:rPr>
      </w:pPr>
    </w:p>
    <w:p w:rsidR="003B6996" w:rsidRDefault="003B6996" w:rsidP="00A21DD0">
      <w:pPr>
        <w:autoSpaceDE/>
        <w:autoSpaceDN/>
        <w:adjustRightInd/>
        <w:spacing w:before="0" w:after="0"/>
        <w:contextualSpacing w:val="0"/>
        <w:jc w:val="left"/>
        <w:rPr>
          <w:szCs w:val="24"/>
        </w:rPr>
      </w:pPr>
    </w:p>
    <w:p w:rsidR="003B6996" w:rsidRDefault="003B6996" w:rsidP="00A21DD0">
      <w:pPr>
        <w:autoSpaceDE/>
        <w:autoSpaceDN/>
        <w:adjustRightInd/>
        <w:spacing w:before="0" w:after="0"/>
        <w:contextualSpacing w:val="0"/>
        <w:jc w:val="left"/>
        <w:rPr>
          <w:szCs w:val="24"/>
        </w:rPr>
      </w:pPr>
    </w:p>
    <w:p w:rsidR="003B6996" w:rsidRDefault="003B6996" w:rsidP="00A21DD0">
      <w:pPr>
        <w:autoSpaceDE/>
        <w:autoSpaceDN/>
        <w:adjustRightInd/>
        <w:spacing w:before="0" w:after="0"/>
        <w:contextualSpacing w:val="0"/>
        <w:jc w:val="left"/>
        <w:rPr>
          <w:szCs w:val="24"/>
        </w:rPr>
      </w:pPr>
    </w:p>
    <w:p w:rsidR="003B6996" w:rsidRDefault="003B6996" w:rsidP="00A21DD0">
      <w:pPr>
        <w:autoSpaceDE/>
        <w:autoSpaceDN/>
        <w:adjustRightInd/>
        <w:spacing w:before="0" w:after="0"/>
        <w:contextualSpacing w:val="0"/>
        <w:jc w:val="left"/>
        <w:rPr>
          <w:szCs w:val="24"/>
        </w:rPr>
      </w:pPr>
    </w:p>
    <w:p w:rsidR="003B6996" w:rsidRDefault="003B6996" w:rsidP="00A21DD0">
      <w:pPr>
        <w:autoSpaceDE/>
        <w:autoSpaceDN/>
        <w:adjustRightInd/>
        <w:spacing w:before="0" w:after="0"/>
        <w:contextualSpacing w:val="0"/>
        <w:jc w:val="left"/>
        <w:rPr>
          <w:szCs w:val="24"/>
        </w:rPr>
      </w:pPr>
    </w:p>
    <w:p w:rsidR="003B6996" w:rsidRDefault="003B6996" w:rsidP="00A21DD0">
      <w:pPr>
        <w:autoSpaceDE/>
        <w:autoSpaceDN/>
        <w:adjustRightInd/>
        <w:spacing w:before="0" w:after="0"/>
        <w:contextualSpacing w:val="0"/>
        <w:jc w:val="left"/>
        <w:rPr>
          <w:szCs w:val="24"/>
        </w:rPr>
      </w:pPr>
    </w:p>
    <w:p w:rsidR="003B6996" w:rsidRDefault="003B6996" w:rsidP="00A21DD0">
      <w:pPr>
        <w:autoSpaceDE/>
        <w:autoSpaceDN/>
        <w:adjustRightInd/>
        <w:spacing w:before="0" w:after="0"/>
        <w:contextualSpacing w:val="0"/>
        <w:jc w:val="left"/>
        <w:rPr>
          <w:szCs w:val="24"/>
        </w:rPr>
      </w:pPr>
    </w:p>
    <w:p w:rsidR="003B6996" w:rsidRDefault="003B6996" w:rsidP="00A21DD0">
      <w:pPr>
        <w:autoSpaceDE/>
        <w:autoSpaceDN/>
        <w:adjustRightInd/>
        <w:spacing w:before="0" w:after="0"/>
        <w:contextualSpacing w:val="0"/>
        <w:jc w:val="left"/>
        <w:rPr>
          <w:szCs w:val="24"/>
        </w:rPr>
      </w:pPr>
    </w:p>
    <w:p w:rsidR="003B6996" w:rsidRDefault="003B6996" w:rsidP="00A21DD0">
      <w:pPr>
        <w:autoSpaceDE/>
        <w:autoSpaceDN/>
        <w:adjustRightInd/>
        <w:spacing w:before="0" w:after="0"/>
        <w:contextualSpacing w:val="0"/>
        <w:jc w:val="left"/>
        <w:rPr>
          <w:szCs w:val="24"/>
        </w:rPr>
      </w:pPr>
    </w:p>
    <w:p w:rsidR="003B6996" w:rsidRDefault="003B6996" w:rsidP="00A21DD0">
      <w:pPr>
        <w:autoSpaceDE/>
        <w:autoSpaceDN/>
        <w:adjustRightInd/>
        <w:spacing w:before="0" w:after="0"/>
        <w:contextualSpacing w:val="0"/>
        <w:jc w:val="left"/>
        <w:rPr>
          <w:szCs w:val="24"/>
        </w:rPr>
      </w:pPr>
    </w:p>
    <w:p w:rsidR="003B6996" w:rsidRDefault="003B6996" w:rsidP="00A21DD0">
      <w:pPr>
        <w:autoSpaceDE/>
        <w:autoSpaceDN/>
        <w:adjustRightInd/>
        <w:spacing w:before="0" w:after="0"/>
        <w:contextualSpacing w:val="0"/>
        <w:jc w:val="left"/>
        <w:rPr>
          <w:szCs w:val="24"/>
        </w:rPr>
      </w:pPr>
    </w:p>
    <w:p w:rsidR="003B6996" w:rsidRDefault="003B6996" w:rsidP="00A21DD0">
      <w:pPr>
        <w:autoSpaceDE/>
        <w:autoSpaceDN/>
        <w:adjustRightInd/>
        <w:spacing w:before="0" w:after="0"/>
        <w:contextualSpacing w:val="0"/>
        <w:jc w:val="left"/>
        <w:rPr>
          <w:szCs w:val="24"/>
        </w:rPr>
      </w:pPr>
    </w:p>
    <w:p w:rsidR="003B6996" w:rsidRDefault="003B6996" w:rsidP="00A21DD0">
      <w:pPr>
        <w:autoSpaceDE/>
        <w:autoSpaceDN/>
        <w:adjustRightInd/>
        <w:spacing w:before="0" w:after="0"/>
        <w:contextualSpacing w:val="0"/>
        <w:jc w:val="left"/>
        <w:rPr>
          <w:szCs w:val="24"/>
        </w:rPr>
      </w:pPr>
    </w:p>
    <w:p w:rsidR="003B6996" w:rsidRDefault="003B6996" w:rsidP="00A21DD0">
      <w:pPr>
        <w:autoSpaceDE/>
        <w:autoSpaceDN/>
        <w:adjustRightInd/>
        <w:spacing w:before="0" w:after="0"/>
        <w:contextualSpacing w:val="0"/>
        <w:jc w:val="left"/>
        <w:rPr>
          <w:szCs w:val="24"/>
        </w:rPr>
      </w:pPr>
    </w:p>
    <w:p w:rsidR="003B6996" w:rsidRDefault="003B6996" w:rsidP="00A21DD0">
      <w:pPr>
        <w:autoSpaceDE/>
        <w:autoSpaceDN/>
        <w:adjustRightInd/>
        <w:spacing w:before="0" w:after="0"/>
        <w:contextualSpacing w:val="0"/>
        <w:jc w:val="left"/>
        <w:rPr>
          <w:szCs w:val="24"/>
        </w:rPr>
      </w:pPr>
    </w:p>
    <w:p w:rsidR="003B6996" w:rsidRDefault="003B6996" w:rsidP="00A21DD0">
      <w:pPr>
        <w:autoSpaceDE/>
        <w:autoSpaceDN/>
        <w:adjustRightInd/>
        <w:spacing w:before="0" w:after="0"/>
        <w:contextualSpacing w:val="0"/>
        <w:jc w:val="left"/>
        <w:rPr>
          <w:szCs w:val="24"/>
        </w:rPr>
      </w:pPr>
    </w:p>
    <w:p w:rsidR="003B6996" w:rsidRDefault="003B6996" w:rsidP="00A21DD0">
      <w:pPr>
        <w:autoSpaceDE/>
        <w:autoSpaceDN/>
        <w:adjustRightInd/>
        <w:spacing w:before="0" w:after="0"/>
        <w:contextualSpacing w:val="0"/>
        <w:jc w:val="left"/>
        <w:rPr>
          <w:szCs w:val="24"/>
        </w:rPr>
      </w:pPr>
    </w:p>
    <w:p w:rsidR="003B6996" w:rsidRPr="003B6996" w:rsidRDefault="00AD7ED7" w:rsidP="003B6996">
      <w:pPr>
        <w:rPr>
          <w:b/>
          <w:szCs w:val="24"/>
        </w:rPr>
      </w:pPr>
      <w:r w:rsidRPr="00AD7ED7">
        <w:rPr>
          <w:b/>
          <w:szCs w:val="24"/>
        </w:rPr>
        <w:t>Docket No. 48405</w:t>
      </w:r>
    </w:p>
    <w:p w:rsidR="006201AD" w:rsidRPr="00214516" w:rsidRDefault="00214516" w:rsidP="00A21DD0">
      <w:pPr>
        <w:autoSpaceDE/>
        <w:autoSpaceDN/>
        <w:adjustRightInd/>
        <w:spacing w:before="0" w:after="0"/>
        <w:contextualSpacing w:val="0"/>
        <w:jc w:val="left"/>
        <w:rPr>
          <w:szCs w:val="24"/>
        </w:rPr>
      </w:pPr>
      <w:r>
        <w:rPr>
          <w:szCs w:val="24"/>
        </w:rPr>
        <w:br w:type="page"/>
      </w:r>
    </w:p>
    <w:sdt>
      <w:sdtPr>
        <w:id w:val="-1142043099"/>
        <w:docPartObj>
          <w:docPartGallery w:val="Page Numbers (Top of Page)"/>
          <w:docPartUnique/>
        </w:docPartObj>
      </w:sdtPr>
      <w:sdtEndPr/>
      <w:sdtContent>
        <w:p w:rsidR="00981367" w:rsidRDefault="00981367" w:rsidP="00981367">
          <w:pPr>
            <w:tabs>
              <w:tab w:val="right" w:pos="9532"/>
            </w:tabs>
          </w:pPr>
          <w:r w:rsidRPr="00981367">
            <w:rPr>
              <w:u w:val="single"/>
            </w:rPr>
            <w:t>James A. Dyche dba Crest Water Company</w:t>
          </w:r>
          <w:r w:rsidRPr="00981367">
            <w:tab/>
            <w:t xml:space="preserve">Water Utility Tariff Page No. </w:t>
          </w:r>
          <w:r>
            <w:t>5</w:t>
          </w:r>
        </w:p>
        <w:p w:rsidR="00981367" w:rsidRPr="00981367" w:rsidRDefault="0001754C" w:rsidP="00981367">
          <w:pPr>
            <w:tabs>
              <w:tab w:val="right" w:pos="9532"/>
            </w:tabs>
          </w:pPr>
        </w:p>
      </w:sdtContent>
    </w:sdt>
    <w:p w:rsidR="007D7E30" w:rsidRPr="001316C6" w:rsidRDefault="00981367" w:rsidP="00981367">
      <w:pPr>
        <w:jc w:val="center"/>
      </w:pPr>
      <w:r w:rsidRPr="001316C6">
        <w:t xml:space="preserve"> </w:t>
      </w:r>
      <w:r w:rsidR="007D7E30" w:rsidRPr="001316C6">
        <w:t>SECTION 2.0 -- SERVICE RULES AND POLICIES</w:t>
      </w:r>
    </w:p>
    <w:p w:rsidR="007D7E30" w:rsidRDefault="007D7E30" w:rsidP="001316C6">
      <w:pPr>
        <w:rPr>
          <w:szCs w:val="24"/>
        </w:rPr>
      </w:pPr>
    </w:p>
    <w:p w:rsidR="007D7E30" w:rsidRPr="007C50F5" w:rsidRDefault="007D7E30" w:rsidP="001316C6">
      <w:pPr>
        <w:rPr>
          <w:szCs w:val="24"/>
        </w:rPr>
      </w:pPr>
      <w:r w:rsidRPr="007C50F5">
        <w:rPr>
          <w:szCs w:val="24"/>
        </w:rPr>
        <w:t xml:space="preserve">The utility will have the most current Public Utility Commission of Texas (PUC or </w:t>
      </w:r>
      <w:r w:rsidR="003573CD">
        <w:rPr>
          <w:szCs w:val="24"/>
        </w:rPr>
        <w:t>C</w:t>
      </w:r>
      <w:r w:rsidRPr="007C50F5">
        <w:rPr>
          <w:szCs w:val="24"/>
        </w:rPr>
        <w:t>ommission</w:t>
      </w:r>
      <w:r w:rsidR="003573CD">
        <w:rPr>
          <w:szCs w:val="24"/>
        </w:rPr>
        <w:t>)</w:t>
      </w:r>
      <w:r w:rsidRPr="007C50F5">
        <w:rPr>
          <w:szCs w:val="24"/>
        </w:rPr>
        <w:t xml:space="preserve"> rules relating to Water and Wastewater Utility regulations, available at its office for reference purposes. The </w:t>
      </w:r>
      <w:r w:rsidR="003573CD">
        <w:rPr>
          <w:szCs w:val="24"/>
        </w:rPr>
        <w:t>r</w:t>
      </w:r>
      <w:r w:rsidRPr="007C50F5">
        <w:rPr>
          <w:szCs w:val="24"/>
        </w:rPr>
        <w:t xml:space="preserve">ules and this tariff shall be available for public inspection and reproduction at a reasonable cost. The latest Rules or commission approved changes to the </w:t>
      </w:r>
      <w:r w:rsidR="003573CD">
        <w:rPr>
          <w:szCs w:val="24"/>
        </w:rPr>
        <w:t>r</w:t>
      </w:r>
      <w:r w:rsidRPr="007C50F5">
        <w:rPr>
          <w:szCs w:val="24"/>
        </w:rPr>
        <w:t xml:space="preserve">ules supersede any rules or requirements in this tariff. </w:t>
      </w:r>
    </w:p>
    <w:p w:rsidR="007D7E30" w:rsidRPr="007C50F5" w:rsidRDefault="007D7E30" w:rsidP="001316C6">
      <w:pPr>
        <w:rPr>
          <w:szCs w:val="24"/>
        </w:rPr>
      </w:pPr>
    </w:p>
    <w:p w:rsidR="007D7E30" w:rsidRPr="007C50F5" w:rsidRDefault="007D7E30" w:rsidP="001316C6">
      <w:pPr>
        <w:rPr>
          <w:szCs w:val="24"/>
          <w:u w:val="single"/>
        </w:rPr>
      </w:pPr>
      <w:r w:rsidRPr="007C50F5">
        <w:rPr>
          <w:szCs w:val="24"/>
          <w:u w:val="single"/>
        </w:rPr>
        <w:t xml:space="preserve">Section 2.01 </w:t>
      </w:r>
      <w:r w:rsidR="00DA377E" w:rsidRPr="009F6B18">
        <w:rPr>
          <w:szCs w:val="24"/>
          <w:u w:val="single"/>
        </w:rPr>
        <w:t>—</w:t>
      </w:r>
      <w:r w:rsidRPr="007C50F5">
        <w:rPr>
          <w:szCs w:val="24"/>
          <w:u w:val="single"/>
        </w:rPr>
        <w:t xml:space="preserve"> Application for Water Service </w:t>
      </w:r>
    </w:p>
    <w:p w:rsidR="007D7E30" w:rsidRPr="007C50F5" w:rsidRDefault="007D7E30" w:rsidP="001316C6">
      <w:pPr>
        <w:rPr>
          <w:szCs w:val="24"/>
        </w:rPr>
      </w:pPr>
    </w:p>
    <w:p w:rsidR="007D7E30" w:rsidRPr="007C50F5" w:rsidRDefault="007D7E30" w:rsidP="001316C6">
      <w:pPr>
        <w:rPr>
          <w:szCs w:val="24"/>
        </w:rPr>
      </w:pPr>
      <w:r w:rsidRPr="007C50F5">
        <w:rPr>
          <w:szCs w:val="24"/>
        </w:rPr>
        <w:t>All applications for service will be made on the utility's standard application or contract form (attached in the Appendix to this tariff), will be signed by the applicant</w:t>
      </w:r>
      <w:r w:rsidR="003D1B58" w:rsidRPr="007C50F5">
        <w:rPr>
          <w:szCs w:val="24"/>
        </w:rPr>
        <w:t xml:space="preserve"> before water service is provided by the utility. </w:t>
      </w:r>
      <w:r w:rsidRPr="007C50F5">
        <w:rPr>
          <w:szCs w:val="24"/>
        </w:rPr>
        <w:t xml:space="preserve">A separate application or contract will be made for each service location. </w:t>
      </w:r>
    </w:p>
    <w:p w:rsidR="007D7E30" w:rsidRPr="007C50F5" w:rsidRDefault="007D7E30" w:rsidP="001316C6">
      <w:pPr>
        <w:rPr>
          <w:szCs w:val="24"/>
        </w:rPr>
      </w:pPr>
    </w:p>
    <w:p w:rsidR="003D1B58" w:rsidRPr="007C50F5" w:rsidRDefault="007D7E30" w:rsidP="001316C6">
      <w:pPr>
        <w:rPr>
          <w:szCs w:val="24"/>
          <w:u w:val="single"/>
        </w:rPr>
      </w:pPr>
      <w:r w:rsidRPr="007C50F5">
        <w:rPr>
          <w:szCs w:val="24"/>
          <w:u w:val="single"/>
        </w:rPr>
        <w:t xml:space="preserve">Section 2.02 </w:t>
      </w:r>
      <w:r w:rsidR="00DA377E" w:rsidRPr="009F6B18">
        <w:rPr>
          <w:szCs w:val="24"/>
          <w:u w:val="single"/>
        </w:rPr>
        <w:t>—</w:t>
      </w:r>
      <w:r w:rsidRPr="007C50F5">
        <w:rPr>
          <w:szCs w:val="24"/>
          <w:u w:val="single"/>
        </w:rPr>
        <w:t xml:space="preserve"> </w:t>
      </w:r>
      <w:r w:rsidR="008C1873">
        <w:rPr>
          <w:szCs w:val="24"/>
          <w:u w:val="single"/>
        </w:rPr>
        <w:t>Water I</w:t>
      </w:r>
      <w:r w:rsidR="003D1B58" w:rsidRPr="007C50F5">
        <w:rPr>
          <w:szCs w:val="24"/>
          <w:u w:val="single"/>
        </w:rPr>
        <w:t>nstallation</w:t>
      </w:r>
    </w:p>
    <w:p w:rsidR="003D1B58" w:rsidRPr="007C50F5" w:rsidRDefault="003D1B58" w:rsidP="001316C6">
      <w:pPr>
        <w:rPr>
          <w:szCs w:val="24"/>
        </w:rPr>
      </w:pPr>
    </w:p>
    <w:p w:rsidR="003D1B58" w:rsidRPr="007C50F5" w:rsidRDefault="003D1B58" w:rsidP="001316C6">
      <w:pPr>
        <w:rPr>
          <w:szCs w:val="24"/>
        </w:rPr>
      </w:pPr>
      <w:r w:rsidRPr="007C50F5">
        <w:rPr>
          <w:szCs w:val="24"/>
        </w:rPr>
        <w:t>After the applicant has met all the requirements, conditions and regulations for service, the utility will install tap, meter and cut-off valve and/or take all necessary actions to initiate service. The utility shall serve each qualified applicant for service within its certified area as rapidly as is practical after accepting a completed application. The utility shall provide service in a timely manner on a non-discriminatory basis.</w:t>
      </w:r>
    </w:p>
    <w:p w:rsidR="003D1B58" w:rsidRPr="007C50F5" w:rsidRDefault="003D1B58" w:rsidP="001316C6">
      <w:pPr>
        <w:rPr>
          <w:szCs w:val="24"/>
          <w:u w:val="single"/>
        </w:rPr>
      </w:pPr>
    </w:p>
    <w:p w:rsidR="003D1B58" w:rsidRPr="007C50F5" w:rsidRDefault="003D1B58" w:rsidP="001316C6">
      <w:pPr>
        <w:rPr>
          <w:szCs w:val="24"/>
        </w:rPr>
      </w:pPr>
      <w:r w:rsidRPr="007C50F5">
        <w:rPr>
          <w:szCs w:val="24"/>
        </w:rPr>
        <w:t>Service requests not involving line extensions, construction or new facilities shall be filled no later than fourteen (14) working days after a completed application has been accepted. If construction is required which cannot be completed within thirty (30) days, the utility shall provide a written explanation of the construction required and an expected date of service. Service shall be provided within thirty (30) days of the expected date, but no later than 180 days after a completed application was accepted. Failure to provide service within this time frame shall constitute refusal to serve.</w:t>
      </w:r>
    </w:p>
    <w:p w:rsidR="003D1B58" w:rsidRPr="007C50F5" w:rsidRDefault="003D1B58" w:rsidP="001316C6">
      <w:pPr>
        <w:rPr>
          <w:szCs w:val="24"/>
          <w:u w:val="single"/>
        </w:rPr>
      </w:pPr>
    </w:p>
    <w:p w:rsidR="007D7E30" w:rsidRPr="007C50F5" w:rsidRDefault="003D1B58" w:rsidP="001316C6">
      <w:pPr>
        <w:rPr>
          <w:szCs w:val="24"/>
        </w:rPr>
      </w:pPr>
      <w:r w:rsidRPr="007C50F5">
        <w:rPr>
          <w:szCs w:val="24"/>
          <w:u w:val="single"/>
        </w:rPr>
        <w:t>2.03</w:t>
      </w:r>
      <w:r w:rsidR="00DA377E">
        <w:rPr>
          <w:szCs w:val="24"/>
          <w:u w:val="single"/>
        </w:rPr>
        <w:t xml:space="preserve"> </w:t>
      </w:r>
      <w:r w:rsidR="00DA377E" w:rsidRPr="009F6B18">
        <w:rPr>
          <w:szCs w:val="24"/>
          <w:u w:val="single"/>
        </w:rPr>
        <w:t>—</w:t>
      </w:r>
      <w:r w:rsidRPr="007C50F5">
        <w:rPr>
          <w:szCs w:val="24"/>
          <w:u w:val="single"/>
        </w:rPr>
        <w:t xml:space="preserve"> </w:t>
      </w:r>
      <w:r w:rsidR="007D7E30" w:rsidRPr="007C50F5">
        <w:rPr>
          <w:szCs w:val="24"/>
          <w:u w:val="single"/>
        </w:rPr>
        <w:t>Refusal of Service</w:t>
      </w:r>
      <w:r w:rsidR="007D7E30" w:rsidRPr="007C50F5">
        <w:rPr>
          <w:szCs w:val="24"/>
        </w:rPr>
        <w:t xml:space="preserve"> </w:t>
      </w:r>
    </w:p>
    <w:p w:rsidR="007D7E30" w:rsidRPr="007C50F5" w:rsidRDefault="007D7E30" w:rsidP="001316C6">
      <w:pPr>
        <w:rPr>
          <w:szCs w:val="24"/>
        </w:rPr>
      </w:pPr>
    </w:p>
    <w:p w:rsidR="007C50F5" w:rsidRPr="007C50F5" w:rsidRDefault="007D7E30" w:rsidP="001316C6">
      <w:pPr>
        <w:rPr>
          <w:szCs w:val="24"/>
        </w:rPr>
      </w:pPr>
      <w:r w:rsidRPr="007C50F5">
        <w:rPr>
          <w:szCs w:val="24"/>
        </w:rPr>
        <w:t xml:space="preserve">The utility may decline to serve an applicant until the applicant has complied with </w:t>
      </w:r>
      <w:r w:rsidR="007C50F5" w:rsidRPr="007C50F5">
        <w:rPr>
          <w:szCs w:val="24"/>
        </w:rPr>
        <w:t>both state a</w:t>
      </w:r>
      <w:r w:rsidRPr="007C50F5">
        <w:rPr>
          <w:szCs w:val="24"/>
        </w:rPr>
        <w:t>nd municipal regulations</w:t>
      </w:r>
      <w:r w:rsidR="007C50F5" w:rsidRPr="007C50F5">
        <w:rPr>
          <w:szCs w:val="24"/>
        </w:rPr>
        <w:t>,</w:t>
      </w:r>
      <w:r w:rsidRPr="007C50F5">
        <w:rPr>
          <w:szCs w:val="24"/>
        </w:rPr>
        <w:t xml:space="preserve"> </w:t>
      </w:r>
      <w:r w:rsidR="007C50F5" w:rsidRPr="007C50F5">
        <w:rPr>
          <w:szCs w:val="24"/>
        </w:rPr>
        <w:t>the rules and regulations of the utility on file with the Commission and for the following reasons:</w:t>
      </w:r>
    </w:p>
    <w:p w:rsidR="007C50F5" w:rsidRPr="007C50F5" w:rsidRDefault="007C50F5" w:rsidP="001316C6">
      <w:pPr>
        <w:rPr>
          <w:szCs w:val="24"/>
        </w:rPr>
      </w:pPr>
    </w:p>
    <w:p w:rsidR="007C50F5" w:rsidRPr="007C50F5" w:rsidRDefault="008F062F" w:rsidP="008C1873">
      <w:pPr>
        <w:pStyle w:val="NoSpacing"/>
        <w:numPr>
          <w:ilvl w:val="0"/>
          <w:numId w:val="25"/>
        </w:numPr>
      </w:pPr>
      <w:r>
        <w:t>T</w:t>
      </w:r>
      <w:r w:rsidR="007C50F5" w:rsidRPr="007C50F5">
        <w:t>he applicant’s installation or equipment is known to be inadequate or of such character that satisfactory service cannot be given;</w:t>
      </w:r>
    </w:p>
    <w:p w:rsidR="007C50F5" w:rsidRPr="007C50F5" w:rsidRDefault="008F062F" w:rsidP="008C1873">
      <w:pPr>
        <w:pStyle w:val="NoSpacing"/>
        <w:numPr>
          <w:ilvl w:val="0"/>
          <w:numId w:val="25"/>
        </w:numPr>
      </w:pPr>
      <w:r>
        <w:t>T</w:t>
      </w:r>
      <w:r w:rsidR="007C50F5" w:rsidRPr="007C50F5">
        <w:t>he applicant is indebted to any utility for the same kind of service as that applied for, provided, however, that in the event the indebtedness of the applicant is in dispute, the applicant shall be served upon complying with the deposit requirement of the utility; or,</w:t>
      </w:r>
    </w:p>
    <w:p w:rsidR="007C50F5" w:rsidRPr="007C50F5" w:rsidRDefault="008F062F" w:rsidP="008C1873">
      <w:pPr>
        <w:pStyle w:val="NoSpacing"/>
        <w:numPr>
          <w:ilvl w:val="0"/>
          <w:numId w:val="25"/>
        </w:numPr>
      </w:pPr>
      <w:r>
        <w:t>R</w:t>
      </w:r>
      <w:r w:rsidR="007C50F5" w:rsidRPr="007C50F5">
        <w:t>efusal to make a deposit, if the applicant is required to make a deposit by the utility.</w:t>
      </w:r>
    </w:p>
    <w:p w:rsidR="007C50F5" w:rsidRPr="007C50F5" w:rsidRDefault="007C50F5" w:rsidP="001316C6">
      <w:pPr>
        <w:rPr>
          <w:szCs w:val="24"/>
        </w:rPr>
      </w:pPr>
    </w:p>
    <w:p w:rsidR="001316C6" w:rsidRDefault="007C50F5" w:rsidP="001316C6">
      <w:pPr>
        <w:rPr>
          <w:szCs w:val="24"/>
        </w:rPr>
      </w:pPr>
      <w:r w:rsidRPr="007C50F5">
        <w:rPr>
          <w:szCs w:val="24"/>
        </w:rPr>
        <w:t>In the event that the utility shall refuse to serve an applicant, the utility must inform the applicant of the basis of its refusal. The utility is also required to inform the applicant that it may file a complaint with the Commission.</w:t>
      </w:r>
    </w:p>
    <w:p w:rsidR="003B6996" w:rsidRDefault="003B6996">
      <w:pPr>
        <w:autoSpaceDE/>
        <w:autoSpaceDN/>
        <w:adjustRightInd/>
        <w:spacing w:before="0" w:after="0"/>
        <w:contextualSpacing w:val="0"/>
        <w:jc w:val="left"/>
        <w:rPr>
          <w:szCs w:val="24"/>
        </w:rPr>
      </w:pPr>
    </w:p>
    <w:p w:rsidR="003B6996" w:rsidRPr="003B6996" w:rsidRDefault="003B6996">
      <w:pPr>
        <w:autoSpaceDE/>
        <w:autoSpaceDN/>
        <w:adjustRightInd/>
        <w:spacing w:before="0" w:after="0"/>
        <w:contextualSpacing w:val="0"/>
        <w:jc w:val="left"/>
        <w:rPr>
          <w:szCs w:val="24"/>
        </w:rPr>
      </w:pPr>
    </w:p>
    <w:p w:rsidR="003B6996" w:rsidRPr="003B6996" w:rsidRDefault="00AD7ED7" w:rsidP="003B6996">
      <w:pPr>
        <w:rPr>
          <w:b/>
          <w:szCs w:val="24"/>
        </w:rPr>
      </w:pPr>
      <w:r w:rsidRPr="00AD7ED7">
        <w:rPr>
          <w:b/>
          <w:szCs w:val="24"/>
        </w:rPr>
        <w:t>Docket No. 48405</w:t>
      </w:r>
    </w:p>
    <w:p w:rsidR="00981367" w:rsidRDefault="00981367">
      <w:pPr>
        <w:autoSpaceDE/>
        <w:autoSpaceDN/>
        <w:adjustRightInd/>
        <w:spacing w:before="0" w:after="0"/>
        <w:contextualSpacing w:val="0"/>
        <w:jc w:val="left"/>
        <w:rPr>
          <w:b/>
          <w:szCs w:val="24"/>
        </w:rPr>
      </w:pPr>
      <w:r>
        <w:rPr>
          <w:b/>
          <w:szCs w:val="24"/>
        </w:rPr>
        <w:br w:type="page"/>
      </w:r>
    </w:p>
    <w:sdt>
      <w:sdtPr>
        <w:id w:val="-1644878729"/>
        <w:docPartObj>
          <w:docPartGallery w:val="Page Numbers (Top of Page)"/>
          <w:docPartUnique/>
        </w:docPartObj>
      </w:sdtPr>
      <w:sdtEndPr/>
      <w:sdtContent>
        <w:p w:rsidR="00981367" w:rsidRDefault="00981367" w:rsidP="003573CD">
          <w:pPr>
            <w:pStyle w:val="NoSpacing"/>
            <w:tabs>
              <w:tab w:val="right" w:pos="9532"/>
            </w:tabs>
          </w:pPr>
          <w:r w:rsidRPr="003573CD">
            <w:rPr>
              <w:u w:val="single"/>
            </w:rPr>
            <w:t>James A. Dyche dba Crest Water Company</w:t>
          </w:r>
          <w:r w:rsidRPr="00981367">
            <w:tab/>
            <w:t xml:space="preserve">Water Utility Tariff Page No. </w:t>
          </w:r>
          <w:r>
            <w:t>6</w:t>
          </w:r>
        </w:p>
        <w:p w:rsidR="00981367" w:rsidRDefault="0001754C" w:rsidP="003573CD">
          <w:pPr>
            <w:pStyle w:val="NoSpacing"/>
          </w:pPr>
        </w:p>
      </w:sdtContent>
    </w:sdt>
    <w:p w:rsidR="006902EE" w:rsidRPr="001316C6" w:rsidRDefault="006902EE" w:rsidP="003573CD">
      <w:pPr>
        <w:pStyle w:val="NoSpacing"/>
        <w:jc w:val="center"/>
      </w:pPr>
      <w:r w:rsidRPr="001316C6">
        <w:t>SECTION 2.0 -- SERVICE RULES AND POLICIES (</w:t>
      </w:r>
      <w:r w:rsidR="003573CD">
        <w:t>C</w:t>
      </w:r>
      <w:r w:rsidRPr="001316C6">
        <w:t>ontinued)</w:t>
      </w:r>
    </w:p>
    <w:p w:rsidR="006902EE" w:rsidRPr="003573CD" w:rsidRDefault="006902EE" w:rsidP="003573CD">
      <w:pPr>
        <w:pStyle w:val="NoSpacing"/>
      </w:pPr>
    </w:p>
    <w:p w:rsidR="002C21C4" w:rsidRPr="003573CD" w:rsidRDefault="007D7E30" w:rsidP="003573CD">
      <w:pPr>
        <w:pStyle w:val="NoSpacing"/>
        <w:rPr>
          <w:u w:val="single"/>
        </w:rPr>
      </w:pPr>
      <w:r w:rsidRPr="003573CD">
        <w:rPr>
          <w:u w:val="single"/>
        </w:rPr>
        <w:t>Section 2.0</w:t>
      </w:r>
      <w:r w:rsidR="007C50F5" w:rsidRPr="003573CD">
        <w:rPr>
          <w:u w:val="single"/>
        </w:rPr>
        <w:t>4</w:t>
      </w:r>
      <w:r w:rsidRPr="003573CD">
        <w:rPr>
          <w:u w:val="single"/>
        </w:rPr>
        <w:t xml:space="preserve"> </w:t>
      </w:r>
      <w:r w:rsidR="00DA377E" w:rsidRPr="003573CD">
        <w:rPr>
          <w:u w:val="single"/>
        </w:rPr>
        <w:t>—</w:t>
      </w:r>
      <w:r w:rsidR="007C50F5" w:rsidRPr="003573CD">
        <w:rPr>
          <w:u w:val="single"/>
        </w:rPr>
        <w:t>Customer Deposits</w:t>
      </w:r>
      <w:r w:rsidRPr="003573CD">
        <w:rPr>
          <w:u w:val="single"/>
        </w:rPr>
        <w:t xml:space="preserve"> </w:t>
      </w:r>
    </w:p>
    <w:p w:rsidR="006B20DE" w:rsidRPr="003573CD" w:rsidRDefault="006B20DE" w:rsidP="003573CD">
      <w:pPr>
        <w:pStyle w:val="NoSpacing"/>
      </w:pPr>
    </w:p>
    <w:p w:rsidR="007C50F5" w:rsidRPr="003573CD" w:rsidRDefault="007D7E30" w:rsidP="003573CD">
      <w:pPr>
        <w:pStyle w:val="NoSpacing"/>
      </w:pPr>
      <w:r w:rsidRPr="003573CD">
        <w:t xml:space="preserve">If a residential applicant cannot establish credit to the satisfaction of the utility, the applicant may be required to pay a deposit as provided for in Section 1.02 </w:t>
      </w:r>
      <w:r w:rsidR="007C50F5" w:rsidRPr="003573CD">
        <w:t>–</w:t>
      </w:r>
      <w:r w:rsidRPr="003573CD">
        <w:t xml:space="preserve"> Miscellaneous Fees of this tariff. </w:t>
      </w:r>
    </w:p>
    <w:p w:rsidR="007C50F5" w:rsidRPr="003573CD" w:rsidRDefault="007C50F5" w:rsidP="003573CD">
      <w:pPr>
        <w:pStyle w:val="NoSpacing"/>
      </w:pPr>
    </w:p>
    <w:p w:rsidR="00985169" w:rsidRPr="003573CD" w:rsidRDefault="007D7E30" w:rsidP="003573CD">
      <w:pPr>
        <w:pStyle w:val="NoSpacing"/>
      </w:pPr>
      <w:r w:rsidRPr="003573CD">
        <w:t xml:space="preserve">The utility </w:t>
      </w:r>
      <w:r w:rsidR="007C50F5" w:rsidRPr="003573CD">
        <w:t>must</w:t>
      </w:r>
      <w:r w:rsidRPr="003573CD">
        <w:t xml:space="preserve"> keep records of the deposit</w:t>
      </w:r>
      <w:r w:rsidR="007C50F5" w:rsidRPr="003573CD">
        <w:t xml:space="preserve">, issue a receipt for it, </w:t>
      </w:r>
      <w:r w:rsidRPr="003573CD">
        <w:t xml:space="preserve">and credit interest in accordance with PUC Rules. </w:t>
      </w:r>
      <w:r w:rsidR="007C50F5" w:rsidRPr="003573CD">
        <w:t xml:space="preserve">The utility shall maintain all funds received as customer deposits in a separate, federally insured, interest bearing account and shall use such funds only for the purpose of payment of unpaid bills guaranteed by such deposits, payment of interest to depositors, and refund of deposits to depositors. </w:t>
      </w:r>
    </w:p>
    <w:p w:rsidR="00985169" w:rsidRPr="003573CD" w:rsidRDefault="00985169" w:rsidP="003573CD">
      <w:pPr>
        <w:pStyle w:val="NoSpacing"/>
      </w:pPr>
    </w:p>
    <w:p w:rsidR="00985169" w:rsidRPr="003573CD" w:rsidRDefault="00985169" w:rsidP="003573CD">
      <w:pPr>
        <w:pStyle w:val="NoSpacing"/>
      </w:pPr>
      <w:r w:rsidRPr="003573CD">
        <w:t>The utility must automatically refund the deposit plus accrued interest:</w:t>
      </w:r>
    </w:p>
    <w:p w:rsidR="00985169" w:rsidRDefault="008F062F" w:rsidP="003573CD">
      <w:pPr>
        <w:pStyle w:val="NoSpacing"/>
        <w:numPr>
          <w:ilvl w:val="0"/>
          <w:numId w:val="21"/>
        </w:numPr>
      </w:pPr>
      <w:r>
        <w:t>I</w:t>
      </w:r>
      <w:r w:rsidR="00985169">
        <w:t>f service is not connected;</w:t>
      </w:r>
    </w:p>
    <w:p w:rsidR="00985169" w:rsidRDefault="00985169" w:rsidP="003573CD">
      <w:pPr>
        <w:pStyle w:val="NoSpacing"/>
        <w:numPr>
          <w:ilvl w:val="0"/>
          <w:numId w:val="21"/>
        </w:numPr>
      </w:pPr>
      <w:r>
        <w:t>After disconnection of service if the deposit or portion of the deposit exceeds any unpaid bills; or,</w:t>
      </w:r>
    </w:p>
    <w:p w:rsidR="00985169" w:rsidRDefault="00985169" w:rsidP="003573CD">
      <w:pPr>
        <w:pStyle w:val="NoSpacing"/>
        <w:numPr>
          <w:ilvl w:val="0"/>
          <w:numId w:val="21"/>
        </w:numPr>
      </w:pPr>
      <w:r>
        <w:t xml:space="preserve">To any residential customer who has paid service bills for 12 consecutive months without being disconnected for non-payment and without more than two occasions in which a bill was delinquent. The refund need not be made if payment on the current bill is delinquent. </w:t>
      </w:r>
    </w:p>
    <w:p w:rsidR="00985169" w:rsidRPr="003573CD" w:rsidRDefault="00985169" w:rsidP="003573CD">
      <w:pPr>
        <w:pStyle w:val="NoSpacing"/>
      </w:pPr>
    </w:p>
    <w:p w:rsidR="002C21C4" w:rsidRPr="003573CD" w:rsidRDefault="007D7E30" w:rsidP="003573CD">
      <w:pPr>
        <w:pStyle w:val="NoSpacing"/>
      </w:pPr>
      <w:r w:rsidRPr="003573CD">
        <w:t xml:space="preserve">Nonresidential applicants who cannot establish credit to the satisfaction of the utility may be required to make a deposit that does not exceed an amount equivalent to one-sixth of the estimated annual billings. </w:t>
      </w:r>
    </w:p>
    <w:p w:rsidR="00F2032F" w:rsidRPr="003573CD" w:rsidRDefault="00F2032F" w:rsidP="003573CD">
      <w:pPr>
        <w:pStyle w:val="NoSpacing"/>
      </w:pPr>
    </w:p>
    <w:p w:rsidR="00F2032F" w:rsidRPr="003573CD" w:rsidRDefault="00F2032F" w:rsidP="003573CD">
      <w:pPr>
        <w:pStyle w:val="NoSpacing"/>
        <w:rPr>
          <w:u w:val="single"/>
        </w:rPr>
      </w:pPr>
      <w:r w:rsidRPr="003573CD">
        <w:rPr>
          <w:u w:val="single"/>
        </w:rPr>
        <w:t xml:space="preserve">Section 2.05 </w:t>
      </w:r>
      <w:r w:rsidR="00DA377E" w:rsidRPr="003573CD">
        <w:rPr>
          <w:u w:val="single"/>
        </w:rPr>
        <w:t>—</w:t>
      </w:r>
      <w:r w:rsidRPr="003573CD">
        <w:rPr>
          <w:u w:val="single"/>
        </w:rPr>
        <w:t xml:space="preserve"> Meter Requirements, Readings, and Testing </w:t>
      </w:r>
    </w:p>
    <w:p w:rsidR="003573CD" w:rsidRDefault="003573CD" w:rsidP="003573CD">
      <w:pPr>
        <w:pStyle w:val="NoSpacing"/>
      </w:pPr>
    </w:p>
    <w:p w:rsidR="00F2032F" w:rsidRPr="003573CD" w:rsidRDefault="00F2032F" w:rsidP="003573CD">
      <w:pPr>
        <w:pStyle w:val="NoSpacing"/>
      </w:pPr>
      <w:r w:rsidRPr="003573CD">
        <w:t xml:space="preserve">All water sold by the utility will be billed based on meter measurements. The utility shall provide, install, own and maintain meters to measure amounts of water consumed by its customers.  No meter shall be placed in service unless its accuracy has been established. </w:t>
      </w:r>
    </w:p>
    <w:p w:rsidR="00F2032F" w:rsidRPr="003573CD" w:rsidRDefault="00F2032F" w:rsidP="003573CD">
      <w:pPr>
        <w:pStyle w:val="NoSpacing"/>
      </w:pPr>
    </w:p>
    <w:p w:rsidR="00F2032F" w:rsidRPr="003573CD" w:rsidRDefault="00F2032F" w:rsidP="003573CD">
      <w:pPr>
        <w:pStyle w:val="NoSpacing"/>
      </w:pPr>
      <w:r w:rsidRPr="003573CD">
        <w:t xml:space="preserve">One meter is required for each residential, commercial, or industrial connection. An apartment building or a trailer or mobile home park may be considered to be a single commercial facility. </w:t>
      </w:r>
    </w:p>
    <w:p w:rsidR="00F2032F" w:rsidRPr="003573CD" w:rsidRDefault="00F2032F" w:rsidP="003573CD">
      <w:pPr>
        <w:pStyle w:val="NoSpacing"/>
      </w:pPr>
    </w:p>
    <w:p w:rsidR="00F2032F" w:rsidRPr="003573CD" w:rsidRDefault="00F2032F" w:rsidP="003573CD">
      <w:pPr>
        <w:pStyle w:val="NoSpacing"/>
      </w:pPr>
      <w:r w:rsidRPr="003573CD">
        <w:t>Service meters shall be read at monthly intervals and as nearly as possible on the corresponding day of each monthly meter reading period. If the circumstances warrant, meters may be read at other than monthly intervals.</w:t>
      </w:r>
    </w:p>
    <w:p w:rsidR="00F2032F" w:rsidRPr="003573CD" w:rsidRDefault="00F2032F" w:rsidP="003573CD">
      <w:pPr>
        <w:pStyle w:val="NoSpacing"/>
      </w:pPr>
    </w:p>
    <w:p w:rsidR="00F2032F" w:rsidRPr="003573CD" w:rsidRDefault="00F2032F" w:rsidP="003573CD">
      <w:pPr>
        <w:pStyle w:val="NoSpacing"/>
      </w:pPr>
      <w:r w:rsidRPr="003573CD">
        <w:t xml:space="preserve">Upon request, a customer may have his meter tested, without charge, in his presence or in that of his authorized representative, at a convenient time to the customer, but during the utility’s normal working hours. A charge not to exceed that specified in Section 1 of this tariff may be assessed for an additional test. </w:t>
      </w:r>
    </w:p>
    <w:p w:rsidR="008C1873" w:rsidRPr="003573CD" w:rsidRDefault="008C1873" w:rsidP="003573CD">
      <w:pPr>
        <w:pStyle w:val="NoSpacing"/>
      </w:pPr>
    </w:p>
    <w:p w:rsidR="003B6996" w:rsidRDefault="003B6996" w:rsidP="003573CD">
      <w:pPr>
        <w:pStyle w:val="NoSpacing"/>
      </w:pPr>
    </w:p>
    <w:p w:rsidR="003573CD" w:rsidRDefault="003573CD" w:rsidP="003573CD">
      <w:pPr>
        <w:pStyle w:val="NoSpacing"/>
      </w:pPr>
    </w:p>
    <w:p w:rsidR="003573CD" w:rsidRDefault="003573CD" w:rsidP="003573CD">
      <w:pPr>
        <w:pStyle w:val="NoSpacing"/>
      </w:pPr>
    </w:p>
    <w:p w:rsidR="003573CD" w:rsidRPr="003573CD" w:rsidRDefault="003573CD" w:rsidP="003573CD">
      <w:pPr>
        <w:pStyle w:val="NoSpacing"/>
      </w:pPr>
    </w:p>
    <w:p w:rsidR="003B6996" w:rsidRPr="003573CD" w:rsidRDefault="003B6996" w:rsidP="003573CD">
      <w:pPr>
        <w:pStyle w:val="NoSpacing"/>
      </w:pPr>
    </w:p>
    <w:p w:rsidR="003B6996" w:rsidRPr="003573CD" w:rsidRDefault="00AD7ED7" w:rsidP="003573CD">
      <w:pPr>
        <w:pStyle w:val="NoSpacing"/>
        <w:rPr>
          <w:b/>
        </w:rPr>
      </w:pPr>
      <w:r w:rsidRPr="003573CD">
        <w:rPr>
          <w:b/>
        </w:rPr>
        <w:t>Docket No. 48405</w:t>
      </w:r>
    </w:p>
    <w:p w:rsidR="00981367" w:rsidRDefault="00981367">
      <w:pPr>
        <w:autoSpaceDE/>
        <w:autoSpaceDN/>
        <w:adjustRightInd/>
        <w:spacing w:before="0" w:after="0"/>
        <w:contextualSpacing w:val="0"/>
        <w:jc w:val="left"/>
        <w:rPr>
          <w:szCs w:val="24"/>
        </w:rPr>
      </w:pPr>
      <w:r>
        <w:rPr>
          <w:szCs w:val="24"/>
        </w:rPr>
        <w:br w:type="page"/>
      </w:r>
    </w:p>
    <w:sdt>
      <w:sdtPr>
        <w:id w:val="620344178"/>
        <w:docPartObj>
          <w:docPartGallery w:val="Page Numbers (Top of Page)"/>
          <w:docPartUnique/>
        </w:docPartObj>
      </w:sdtPr>
      <w:sdtEndPr/>
      <w:sdtContent>
        <w:p w:rsidR="00981367" w:rsidRDefault="00981367" w:rsidP="003573CD">
          <w:pPr>
            <w:pStyle w:val="NoSpacing"/>
            <w:tabs>
              <w:tab w:val="right" w:pos="9532"/>
            </w:tabs>
          </w:pPr>
          <w:r w:rsidRPr="003573CD">
            <w:rPr>
              <w:u w:val="single"/>
            </w:rPr>
            <w:t>James A. Dyche dba Crest Water Company</w:t>
          </w:r>
          <w:r w:rsidRPr="00981367">
            <w:tab/>
            <w:t xml:space="preserve">Water Utility Tariff Page No. </w:t>
          </w:r>
          <w:r>
            <w:t>7</w:t>
          </w:r>
        </w:p>
        <w:p w:rsidR="00981367" w:rsidRDefault="0001754C" w:rsidP="003573CD">
          <w:pPr>
            <w:pStyle w:val="NoSpacing"/>
          </w:pPr>
        </w:p>
      </w:sdtContent>
    </w:sdt>
    <w:p w:rsidR="006902EE" w:rsidRPr="003573CD" w:rsidRDefault="006902EE" w:rsidP="003573CD">
      <w:pPr>
        <w:pStyle w:val="NoSpacing"/>
        <w:jc w:val="center"/>
      </w:pPr>
      <w:r w:rsidRPr="003573CD">
        <w:t>SECTION 2.0 – SERVICE RULES AND POLICIES (Continued)</w:t>
      </w:r>
    </w:p>
    <w:p w:rsidR="006902EE" w:rsidRPr="003573CD" w:rsidRDefault="006902EE" w:rsidP="003573CD">
      <w:pPr>
        <w:pStyle w:val="NoSpacing"/>
      </w:pPr>
    </w:p>
    <w:p w:rsidR="006902EE" w:rsidRPr="003573CD" w:rsidRDefault="006902EE" w:rsidP="003573CD">
      <w:pPr>
        <w:pStyle w:val="NoSpacing"/>
        <w:rPr>
          <w:u w:val="single"/>
        </w:rPr>
      </w:pPr>
      <w:r w:rsidRPr="003573CD">
        <w:rPr>
          <w:u w:val="single"/>
        </w:rPr>
        <w:t xml:space="preserve">Section 2.06 </w:t>
      </w:r>
      <w:r w:rsidR="00DA377E" w:rsidRPr="003573CD">
        <w:rPr>
          <w:u w:val="single"/>
        </w:rPr>
        <w:t>—</w:t>
      </w:r>
      <w:r w:rsidRPr="003573CD">
        <w:rPr>
          <w:u w:val="single"/>
        </w:rPr>
        <w:t xml:space="preserve"> Billing</w:t>
      </w:r>
    </w:p>
    <w:p w:rsidR="006902EE" w:rsidRPr="003573CD" w:rsidRDefault="006902EE" w:rsidP="003573CD">
      <w:pPr>
        <w:pStyle w:val="NoSpacing"/>
      </w:pPr>
    </w:p>
    <w:p w:rsidR="006902EE" w:rsidRPr="003573CD" w:rsidRDefault="006902EE" w:rsidP="003573CD">
      <w:pPr>
        <w:pStyle w:val="NoSpacing"/>
      </w:pPr>
      <w:r w:rsidRPr="003573CD">
        <w:t>Bills from the utility shall be rendered monthly unless otherwise authorized by the Commission. Payment is considered late if not received at the utility’s office or postal</w:t>
      </w:r>
      <w:r w:rsidR="00161477" w:rsidRPr="003573CD">
        <w:t xml:space="preserve"> </w:t>
      </w:r>
      <w:r w:rsidRPr="003573CD">
        <w:t>address within sixteen (16) days of the billing date. The postmark on the envelope of the bill or the recorded date of mailing by the utility, if there is no postmark on the envelope, shall constitute proof of the date of issuance.</w:t>
      </w:r>
    </w:p>
    <w:p w:rsidR="006902EE" w:rsidRPr="003573CD" w:rsidRDefault="006902EE" w:rsidP="003573CD">
      <w:pPr>
        <w:pStyle w:val="NoSpacing"/>
      </w:pPr>
    </w:p>
    <w:p w:rsidR="006902EE" w:rsidRPr="003573CD" w:rsidRDefault="006902EE" w:rsidP="003573CD">
      <w:pPr>
        <w:pStyle w:val="NoSpacing"/>
      </w:pPr>
      <w:r w:rsidRPr="003573CD">
        <w:t>A one-time penalty may be made on delinquent bills as specified in Section 1 of this tariff. However, no such penalty may be collected unless a record of the date of mailing is made at the time of the mailing and maintained at the principal office of the utility.</w:t>
      </w:r>
    </w:p>
    <w:p w:rsidR="006902EE" w:rsidRPr="003573CD" w:rsidRDefault="006902EE" w:rsidP="003573CD">
      <w:pPr>
        <w:pStyle w:val="NoSpacing"/>
      </w:pPr>
    </w:p>
    <w:p w:rsidR="006902EE" w:rsidRPr="003573CD" w:rsidRDefault="006902EE" w:rsidP="003573CD">
      <w:pPr>
        <w:pStyle w:val="NoSpacing"/>
      </w:pPr>
      <w:r w:rsidRPr="003573CD">
        <w:t>Each bill shall show the follo</w:t>
      </w:r>
      <w:r w:rsidR="00161477" w:rsidRPr="003573CD">
        <w:t>wi</w:t>
      </w:r>
      <w:r w:rsidRPr="003573CD">
        <w:t>ng information (if applicable):</w:t>
      </w:r>
    </w:p>
    <w:p w:rsidR="006902EE" w:rsidRPr="006902EE" w:rsidRDefault="008F062F" w:rsidP="003573CD">
      <w:pPr>
        <w:pStyle w:val="NoSpacing"/>
        <w:numPr>
          <w:ilvl w:val="0"/>
          <w:numId w:val="22"/>
        </w:numPr>
      </w:pPr>
      <w:r>
        <w:t>T</w:t>
      </w:r>
      <w:r w:rsidR="006902EE" w:rsidRPr="006902EE">
        <w:t>he date and reading of the meter at the beginning and at the end of the period for which the bill is rendered;</w:t>
      </w:r>
    </w:p>
    <w:p w:rsidR="006902EE" w:rsidRDefault="008F062F" w:rsidP="003573CD">
      <w:pPr>
        <w:pStyle w:val="NoSpacing"/>
        <w:numPr>
          <w:ilvl w:val="0"/>
          <w:numId w:val="22"/>
        </w:numPr>
      </w:pPr>
      <w:r>
        <w:t>T</w:t>
      </w:r>
      <w:r w:rsidR="006902EE">
        <w:t>he number and kind of units metered;</w:t>
      </w:r>
    </w:p>
    <w:p w:rsidR="006902EE" w:rsidRDefault="008F062F" w:rsidP="003573CD">
      <w:pPr>
        <w:pStyle w:val="NoSpacing"/>
        <w:numPr>
          <w:ilvl w:val="0"/>
          <w:numId w:val="22"/>
        </w:numPr>
      </w:pPr>
      <w:r>
        <w:t>T</w:t>
      </w:r>
      <w:r w:rsidR="006902EE">
        <w:t>he applicable rate schedule, title, or code;</w:t>
      </w:r>
    </w:p>
    <w:p w:rsidR="006902EE" w:rsidRDefault="008F062F" w:rsidP="003573CD">
      <w:pPr>
        <w:pStyle w:val="NoSpacing"/>
        <w:numPr>
          <w:ilvl w:val="0"/>
          <w:numId w:val="22"/>
        </w:numPr>
      </w:pPr>
      <w:r>
        <w:t>T</w:t>
      </w:r>
      <w:r w:rsidR="006902EE">
        <w:t>he total amount due for water service;</w:t>
      </w:r>
    </w:p>
    <w:p w:rsidR="006902EE" w:rsidRDefault="008F062F" w:rsidP="003573CD">
      <w:pPr>
        <w:pStyle w:val="NoSpacing"/>
        <w:numPr>
          <w:ilvl w:val="0"/>
          <w:numId w:val="22"/>
        </w:numPr>
      </w:pPr>
      <w:r>
        <w:t>T</w:t>
      </w:r>
      <w:r w:rsidR="006902EE">
        <w:t>he due date of the bill;</w:t>
      </w:r>
    </w:p>
    <w:p w:rsidR="006902EE" w:rsidRDefault="008F062F" w:rsidP="003573CD">
      <w:pPr>
        <w:pStyle w:val="NoSpacing"/>
        <w:numPr>
          <w:ilvl w:val="0"/>
          <w:numId w:val="22"/>
        </w:numPr>
      </w:pPr>
      <w:r>
        <w:t>T</w:t>
      </w:r>
      <w:r w:rsidR="006902EE">
        <w:t>he date by which customers must pay the bill in order to avoid addition of a penalty;</w:t>
      </w:r>
    </w:p>
    <w:p w:rsidR="006902EE" w:rsidRDefault="008F062F" w:rsidP="003573CD">
      <w:pPr>
        <w:pStyle w:val="NoSpacing"/>
        <w:numPr>
          <w:ilvl w:val="0"/>
          <w:numId w:val="22"/>
        </w:numPr>
      </w:pPr>
      <w:r>
        <w:t>T</w:t>
      </w:r>
      <w:r w:rsidR="006902EE">
        <w:t>he total amount due as penalty for nonpayment within a designated period;</w:t>
      </w:r>
    </w:p>
    <w:p w:rsidR="006902EE" w:rsidRDefault="008F062F" w:rsidP="003573CD">
      <w:pPr>
        <w:pStyle w:val="NoSpacing"/>
        <w:numPr>
          <w:ilvl w:val="0"/>
          <w:numId w:val="22"/>
        </w:numPr>
      </w:pPr>
      <w:r>
        <w:t>A</w:t>
      </w:r>
      <w:r w:rsidR="006902EE">
        <w:t xml:space="preserve"> distinct marking to identify an estimated bill; and,</w:t>
      </w:r>
    </w:p>
    <w:p w:rsidR="006902EE" w:rsidRDefault="008F062F" w:rsidP="003573CD">
      <w:pPr>
        <w:pStyle w:val="NoSpacing"/>
        <w:numPr>
          <w:ilvl w:val="0"/>
          <w:numId w:val="22"/>
        </w:numPr>
      </w:pPr>
      <w:r>
        <w:t>A</w:t>
      </w:r>
      <w:r w:rsidR="006902EE">
        <w:t>ny conversions from meter reading units to billing units from recording or other devices, or any other factors used in determining the bill.</w:t>
      </w:r>
    </w:p>
    <w:p w:rsidR="006902EE" w:rsidRPr="003573CD" w:rsidRDefault="006902EE" w:rsidP="003573CD">
      <w:pPr>
        <w:pStyle w:val="NoSpacing"/>
      </w:pPr>
    </w:p>
    <w:p w:rsidR="006902EE" w:rsidRPr="003573CD" w:rsidRDefault="006902EE" w:rsidP="003573CD">
      <w:pPr>
        <w:pStyle w:val="NoSpacing"/>
      </w:pPr>
      <w:r w:rsidRPr="003573CD">
        <w:t>The information required in items 1-9 above shall be arranged to allow the customer to readily compute his bill with a copy of the utility’s rate schedule which shall be provided by the utility at the request of the customer.</w:t>
      </w:r>
    </w:p>
    <w:p w:rsidR="009F6B18" w:rsidRPr="003573CD" w:rsidRDefault="009F6B18" w:rsidP="003573CD">
      <w:pPr>
        <w:pStyle w:val="NoSpacing"/>
      </w:pPr>
    </w:p>
    <w:p w:rsidR="009F6B18" w:rsidRPr="003573CD" w:rsidRDefault="009F6B18" w:rsidP="003573CD">
      <w:pPr>
        <w:pStyle w:val="NoSpacing"/>
      </w:pPr>
      <w:r w:rsidRPr="003573CD">
        <w:t>In the event of a dispute between the customer and a utility regarding any bill for utility service, the utility shall conduct an investigation and report the results to the customer. If the dispute is not resolved, the utility shall inform the customer that a complaint may be filed with the Commission.</w:t>
      </w:r>
    </w:p>
    <w:p w:rsidR="009F6B18" w:rsidRPr="003573CD" w:rsidRDefault="009F6B18" w:rsidP="003573CD">
      <w:pPr>
        <w:pStyle w:val="NoSpacing"/>
      </w:pPr>
    </w:p>
    <w:p w:rsidR="009F6B18" w:rsidRPr="003573CD" w:rsidRDefault="009F6B18" w:rsidP="003573CD">
      <w:pPr>
        <w:pStyle w:val="NoSpacing"/>
        <w:rPr>
          <w:u w:val="single"/>
        </w:rPr>
      </w:pPr>
      <w:r w:rsidRPr="003573CD">
        <w:rPr>
          <w:u w:val="single"/>
        </w:rPr>
        <w:t>Section 2.07—Service Disconnection</w:t>
      </w:r>
    </w:p>
    <w:p w:rsidR="009F6B18" w:rsidRPr="003573CD" w:rsidRDefault="009F6B18" w:rsidP="003573CD">
      <w:pPr>
        <w:pStyle w:val="NoSpacing"/>
      </w:pPr>
    </w:p>
    <w:p w:rsidR="009F6B18" w:rsidRPr="003573CD" w:rsidRDefault="009F6B18" w:rsidP="003573CD">
      <w:pPr>
        <w:pStyle w:val="NoSpacing"/>
      </w:pPr>
      <w:r w:rsidRPr="003573CD">
        <w:t>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has been given.</w:t>
      </w:r>
    </w:p>
    <w:p w:rsidR="009F6B18" w:rsidRPr="003573CD" w:rsidRDefault="009F6B18" w:rsidP="003573CD">
      <w:pPr>
        <w:pStyle w:val="NoSpacing"/>
      </w:pPr>
    </w:p>
    <w:p w:rsidR="009F6B18" w:rsidRPr="003573CD" w:rsidRDefault="009F6B18" w:rsidP="003573CD">
      <w:pPr>
        <w:pStyle w:val="NoSpacing"/>
      </w:pPr>
      <w:r w:rsidRPr="003573CD">
        <w:t>Proper notice shall consist of a separate mailing or hand delivery at least ten (10) days prior to a stated date of disconnection, with the words “termination notice” or similar language prominently displayed on the notice. The notice must also list the past due balance.</w:t>
      </w:r>
    </w:p>
    <w:p w:rsidR="006201AD" w:rsidRDefault="006201AD" w:rsidP="003573CD">
      <w:pPr>
        <w:pStyle w:val="NoSpacing"/>
      </w:pPr>
    </w:p>
    <w:p w:rsidR="003573CD" w:rsidRPr="003573CD" w:rsidRDefault="003573CD" w:rsidP="003573CD">
      <w:pPr>
        <w:pStyle w:val="NoSpacing"/>
      </w:pPr>
    </w:p>
    <w:p w:rsidR="003B6996" w:rsidRPr="003573CD" w:rsidRDefault="003B6996" w:rsidP="003573CD">
      <w:pPr>
        <w:pStyle w:val="NoSpacing"/>
      </w:pPr>
    </w:p>
    <w:p w:rsidR="003B6996" w:rsidRPr="003573CD" w:rsidRDefault="00AD7ED7" w:rsidP="003573CD">
      <w:pPr>
        <w:pStyle w:val="NoSpacing"/>
        <w:rPr>
          <w:b/>
        </w:rPr>
      </w:pPr>
      <w:r w:rsidRPr="003573CD">
        <w:rPr>
          <w:b/>
        </w:rPr>
        <w:t>Docket No. 48405</w:t>
      </w:r>
    </w:p>
    <w:p w:rsidR="00981367" w:rsidRDefault="001316C6" w:rsidP="00214516">
      <w:pPr>
        <w:autoSpaceDE/>
        <w:autoSpaceDN/>
        <w:adjustRightInd/>
        <w:spacing w:before="0" w:after="0"/>
        <w:contextualSpacing w:val="0"/>
        <w:jc w:val="left"/>
        <w:rPr>
          <w:szCs w:val="24"/>
        </w:rPr>
      </w:pPr>
      <w:r>
        <w:rPr>
          <w:szCs w:val="24"/>
        </w:rPr>
        <w:br w:type="page"/>
      </w:r>
    </w:p>
    <w:sdt>
      <w:sdtPr>
        <w:id w:val="685333286"/>
        <w:docPartObj>
          <w:docPartGallery w:val="Page Numbers (Top of Page)"/>
          <w:docPartUnique/>
        </w:docPartObj>
      </w:sdtPr>
      <w:sdtEndPr/>
      <w:sdtContent>
        <w:p w:rsidR="00981367" w:rsidRDefault="00981367" w:rsidP="00981367">
          <w:pPr>
            <w:tabs>
              <w:tab w:val="right" w:pos="9532"/>
            </w:tabs>
          </w:pPr>
          <w:r w:rsidRPr="00981367">
            <w:rPr>
              <w:u w:val="single"/>
            </w:rPr>
            <w:t>James A. Dyche dba Crest Water Company</w:t>
          </w:r>
          <w:r w:rsidRPr="00981367">
            <w:tab/>
            <w:t xml:space="preserve">Water Utility Tariff Page No. </w:t>
          </w:r>
          <w:r>
            <w:t>8</w:t>
          </w:r>
        </w:p>
        <w:p w:rsidR="00981367" w:rsidRDefault="0001754C" w:rsidP="00981367">
          <w:pPr>
            <w:tabs>
              <w:tab w:val="right" w:pos="9532"/>
            </w:tabs>
          </w:pPr>
        </w:p>
      </w:sdtContent>
    </w:sdt>
    <w:p w:rsidR="009F6B18" w:rsidRPr="009F6B18" w:rsidRDefault="009F6B18" w:rsidP="00981367">
      <w:pPr>
        <w:autoSpaceDE/>
        <w:autoSpaceDN/>
        <w:adjustRightInd/>
        <w:spacing w:before="0" w:after="0"/>
        <w:contextualSpacing w:val="0"/>
        <w:jc w:val="center"/>
        <w:rPr>
          <w:szCs w:val="24"/>
        </w:rPr>
      </w:pPr>
      <w:r w:rsidRPr="007C50F5">
        <w:rPr>
          <w:szCs w:val="24"/>
        </w:rPr>
        <w:t>SECTION 2.0 – SERVICE RULES AND POLICIES (Continued)</w:t>
      </w:r>
    </w:p>
    <w:p w:rsidR="009F6B18" w:rsidRPr="008C1873" w:rsidRDefault="009F6B18" w:rsidP="008C1873">
      <w:pPr>
        <w:pStyle w:val="NoSpacing"/>
      </w:pPr>
    </w:p>
    <w:p w:rsidR="009F6B18" w:rsidRPr="008C1873" w:rsidRDefault="009F6B18" w:rsidP="008C1873">
      <w:pPr>
        <w:pStyle w:val="NoSpacing"/>
      </w:pPr>
      <w:r w:rsidRPr="008C1873">
        <w:t>Utility service may be disconnected after proper notice for any of the following reasons:</w:t>
      </w:r>
    </w:p>
    <w:p w:rsidR="009F6B18" w:rsidRPr="009F6B18" w:rsidRDefault="008F062F" w:rsidP="008C1873">
      <w:pPr>
        <w:pStyle w:val="NoSpacing"/>
        <w:numPr>
          <w:ilvl w:val="0"/>
          <w:numId w:val="23"/>
        </w:numPr>
      </w:pPr>
      <w:r>
        <w:t>F</w:t>
      </w:r>
      <w:r w:rsidR="009F6B18" w:rsidRPr="009F6B18">
        <w:t>ailure to pay a delinquent account or to comply with a deferred payment agreement;</w:t>
      </w:r>
    </w:p>
    <w:p w:rsidR="009F6B18" w:rsidRDefault="008F062F" w:rsidP="008C1873">
      <w:pPr>
        <w:pStyle w:val="NoSpacing"/>
        <w:numPr>
          <w:ilvl w:val="0"/>
          <w:numId w:val="23"/>
        </w:numPr>
      </w:pPr>
      <w:r>
        <w:t>W</w:t>
      </w:r>
      <w:r w:rsidR="009F6B18">
        <w:t>illful violation of a utility usage rule when that violation interferes with another customer’s service; or,</w:t>
      </w:r>
    </w:p>
    <w:p w:rsidR="009F6B18" w:rsidRDefault="008F062F" w:rsidP="008C1873">
      <w:pPr>
        <w:pStyle w:val="NoSpacing"/>
        <w:numPr>
          <w:ilvl w:val="0"/>
          <w:numId w:val="23"/>
        </w:numPr>
      </w:pPr>
      <w:r>
        <w:t>F</w:t>
      </w:r>
      <w:r w:rsidR="009F6B18">
        <w:t>ailure to comply with valid deposit or guarantee arrangements.</w:t>
      </w:r>
    </w:p>
    <w:p w:rsidR="008C1873" w:rsidRDefault="008C1873" w:rsidP="008C1873">
      <w:pPr>
        <w:pStyle w:val="NoSpacing"/>
      </w:pPr>
    </w:p>
    <w:p w:rsidR="009F6B18" w:rsidRPr="008C1873" w:rsidRDefault="009F6B18" w:rsidP="008C1873">
      <w:pPr>
        <w:pStyle w:val="NoSpacing"/>
      </w:pPr>
      <w:r w:rsidRPr="008C1873">
        <w:t>Service may only be disconnected without notice as follows:</w:t>
      </w:r>
    </w:p>
    <w:p w:rsidR="009F6B18" w:rsidRPr="009F6B18" w:rsidRDefault="008F062F" w:rsidP="008C1873">
      <w:pPr>
        <w:pStyle w:val="NoSpacing"/>
        <w:numPr>
          <w:ilvl w:val="0"/>
          <w:numId w:val="24"/>
        </w:numPr>
      </w:pPr>
      <w:r>
        <w:t>W</w:t>
      </w:r>
      <w:r w:rsidR="009F6B18" w:rsidRPr="009F6B18">
        <w:t>hen a known dangerous condition exists, for as long as the condition exists;</w:t>
      </w:r>
    </w:p>
    <w:p w:rsidR="009F6B18" w:rsidRPr="009F6B18" w:rsidRDefault="008F062F" w:rsidP="008C1873">
      <w:pPr>
        <w:pStyle w:val="NoSpacing"/>
        <w:numPr>
          <w:ilvl w:val="0"/>
          <w:numId w:val="24"/>
        </w:numPr>
      </w:pPr>
      <w:r>
        <w:t>W</w:t>
      </w:r>
      <w:r w:rsidR="009F6B18" w:rsidRPr="009F6B18">
        <w:t>hen service is established through meter bypassing, an unauthorized connection or unauthorized reconnection; or,</w:t>
      </w:r>
    </w:p>
    <w:p w:rsidR="009F6B18" w:rsidRDefault="008F062F" w:rsidP="008C1873">
      <w:pPr>
        <w:pStyle w:val="NoSpacing"/>
        <w:numPr>
          <w:ilvl w:val="0"/>
          <w:numId w:val="24"/>
        </w:numPr>
      </w:pPr>
      <w:r>
        <w:t>I</w:t>
      </w:r>
      <w:r w:rsidR="009F6B18" w:rsidRPr="009F6B18">
        <w:t>n instances of tampering with the utility company’s meter or equipment.</w:t>
      </w:r>
    </w:p>
    <w:p w:rsidR="008C1873" w:rsidRDefault="008C1873" w:rsidP="008C1873">
      <w:pPr>
        <w:pStyle w:val="NoSpacing"/>
      </w:pPr>
    </w:p>
    <w:p w:rsidR="009F6B18" w:rsidRPr="008C1873" w:rsidRDefault="009F6B18" w:rsidP="008C1873">
      <w:pPr>
        <w:pStyle w:val="NoSpacing"/>
      </w:pPr>
      <w:r w:rsidRPr="008C1873">
        <w:t>A utility may not disconnect any customer for failure to pay for merchandise or service unrelated to utility service, even if the utility provides that merchandise or those services. A u</w:t>
      </w:r>
      <w:r w:rsidR="00663C29" w:rsidRPr="008C1873">
        <w:t>t</w:t>
      </w:r>
      <w:r w:rsidRPr="008C1873">
        <w:t>ility may not disconnect any customer for a previous occupant’s failure to pay.</w:t>
      </w:r>
    </w:p>
    <w:p w:rsidR="009F6B18" w:rsidRPr="008C1873" w:rsidRDefault="009F6B18" w:rsidP="008C1873">
      <w:pPr>
        <w:pStyle w:val="NoSpacing"/>
      </w:pPr>
    </w:p>
    <w:p w:rsidR="009F6B18" w:rsidRPr="008C1873" w:rsidRDefault="00663C29" w:rsidP="008C1873">
      <w:pPr>
        <w:pStyle w:val="NoSpacing"/>
      </w:pPr>
      <w:r w:rsidRPr="008C1873">
        <w:t>Utility personnel must be available to make collections and to reconnect service on the day of and the day after any disconnection of service unless service was disconnected at the customer’s request or because of a hazardous condition.</w:t>
      </w:r>
    </w:p>
    <w:p w:rsidR="009F6B18" w:rsidRPr="008C1873" w:rsidRDefault="009F6B18" w:rsidP="008C1873">
      <w:pPr>
        <w:pStyle w:val="NoSpacing"/>
      </w:pPr>
    </w:p>
    <w:p w:rsidR="00663C29" w:rsidRPr="008C1873" w:rsidRDefault="00663C29" w:rsidP="008C1873">
      <w:pPr>
        <w:pStyle w:val="NoSpacing"/>
        <w:rPr>
          <w:u w:val="single"/>
        </w:rPr>
      </w:pPr>
      <w:r w:rsidRPr="008C1873">
        <w:rPr>
          <w:u w:val="single"/>
        </w:rPr>
        <w:t>Section 2.08—Service Interruptions</w:t>
      </w:r>
    </w:p>
    <w:p w:rsidR="00663C29" w:rsidRPr="008C1873" w:rsidRDefault="00663C29" w:rsidP="008C1873">
      <w:pPr>
        <w:pStyle w:val="NoSpacing"/>
      </w:pPr>
    </w:p>
    <w:p w:rsidR="00663C29" w:rsidRPr="008C1873" w:rsidRDefault="00663C29" w:rsidP="008C1873">
      <w:pPr>
        <w:pStyle w:val="NoSpacing"/>
      </w:pPr>
      <w:r w:rsidRPr="008C1873">
        <w:t>The utility shall make all reasonable efforts to prevent interruptions of service. When interruptions occur, the utility shall re-establish service within the shortest possible time. Except for momentary interruptions due to automatic equipment operations, each utility shall keep a complete record of all interruptions, both emergency and scheduled.</w:t>
      </w:r>
    </w:p>
    <w:p w:rsidR="00663C29" w:rsidRPr="008C1873" w:rsidRDefault="00663C29" w:rsidP="008C1873">
      <w:pPr>
        <w:pStyle w:val="NoSpacing"/>
      </w:pPr>
    </w:p>
    <w:p w:rsidR="00663C29" w:rsidRPr="008C1873" w:rsidRDefault="00663C29" w:rsidP="008C1873">
      <w:pPr>
        <w:pStyle w:val="NoSpacing"/>
      </w:pPr>
      <w:r w:rsidRPr="008C1873">
        <w:t>The Commission shall be notified in writing of any service interruptions affecting the entire system or any major division of the system lasting more than four hours.  The notice shall also state the cause of such interruptions.</w:t>
      </w:r>
    </w:p>
    <w:p w:rsidR="00663C29" w:rsidRPr="008C1873" w:rsidRDefault="00663C29" w:rsidP="008C1873">
      <w:pPr>
        <w:pStyle w:val="NoSpacing"/>
      </w:pPr>
    </w:p>
    <w:p w:rsidR="00663C29" w:rsidRPr="008C1873" w:rsidRDefault="00663C29" w:rsidP="008C1873">
      <w:pPr>
        <w:pStyle w:val="NoSpacing"/>
        <w:rPr>
          <w:u w:val="single"/>
        </w:rPr>
      </w:pPr>
      <w:r w:rsidRPr="008C1873">
        <w:rPr>
          <w:u w:val="single"/>
        </w:rPr>
        <w:t>Section 2.09—Termination of Utility Service</w:t>
      </w:r>
    </w:p>
    <w:p w:rsidR="00663C29" w:rsidRPr="008C1873" w:rsidRDefault="00663C29" w:rsidP="008C1873">
      <w:pPr>
        <w:pStyle w:val="NoSpacing"/>
      </w:pPr>
    </w:p>
    <w:p w:rsidR="00972E90" w:rsidRPr="008C1873" w:rsidRDefault="00DA377E" w:rsidP="008C1873">
      <w:pPr>
        <w:pStyle w:val="NoSpacing"/>
      </w:pPr>
      <w:r w:rsidRPr="008C1873">
        <w:t>No utility may abandon any customer or any portion of its service area without prior written notice to affected customers and neighboring utilities and prior Commission approval.</w:t>
      </w:r>
    </w:p>
    <w:p w:rsidR="00DA377E" w:rsidRPr="008C1873" w:rsidRDefault="00DA377E" w:rsidP="008C1873">
      <w:pPr>
        <w:pStyle w:val="NoSpacing"/>
      </w:pPr>
    </w:p>
    <w:p w:rsidR="00DA377E" w:rsidRPr="008C1873" w:rsidRDefault="00DA377E" w:rsidP="008C1873">
      <w:pPr>
        <w:pStyle w:val="NoSpacing"/>
        <w:rPr>
          <w:u w:val="single"/>
        </w:rPr>
      </w:pPr>
      <w:r w:rsidRPr="008C1873">
        <w:rPr>
          <w:u w:val="single"/>
        </w:rPr>
        <w:t xml:space="preserve">Section 2.10 —Quality of Service </w:t>
      </w:r>
    </w:p>
    <w:p w:rsidR="00DA377E" w:rsidRPr="008C1873" w:rsidRDefault="00DA377E" w:rsidP="008C1873">
      <w:pPr>
        <w:pStyle w:val="NoSpacing"/>
      </w:pPr>
    </w:p>
    <w:p w:rsidR="00DA377E" w:rsidRPr="008C1873" w:rsidRDefault="00DA377E" w:rsidP="008C1873">
      <w:pPr>
        <w:pStyle w:val="NoSpacing"/>
      </w:pPr>
      <w:r w:rsidRPr="008C1873">
        <w:t>Each utility must plan, furnish, and maintain production, treatment, storage, transmission, and distribution facilities of sufficient size and capacity to provide a continuous and adequate supply of water for all reasonable consumer uses. Minimum residual pressure at the consumer’s meter shall be at least 20 psi during periods of peak usage and 35 psi during normal operating conditions.</w:t>
      </w:r>
    </w:p>
    <w:p w:rsidR="006201AD" w:rsidRDefault="006201AD" w:rsidP="008C1873">
      <w:pPr>
        <w:pStyle w:val="NoSpacing"/>
      </w:pPr>
    </w:p>
    <w:p w:rsidR="008C1873" w:rsidRDefault="008C1873" w:rsidP="008C1873">
      <w:pPr>
        <w:pStyle w:val="NoSpacing"/>
      </w:pPr>
    </w:p>
    <w:p w:rsidR="008C1873" w:rsidRPr="008C1873" w:rsidRDefault="008C1873" w:rsidP="008C1873">
      <w:pPr>
        <w:pStyle w:val="NoSpacing"/>
      </w:pPr>
    </w:p>
    <w:p w:rsidR="003B6996" w:rsidRPr="008C1873" w:rsidRDefault="003B6996" w:rsidP="008C1873">
      <w:pPr>
        <w:pStyle w:val="NoSpacing"/>
      </w:pPr>
    </w:p>
    <w:p w:rsidR="003B6996" w:rsidRPr="008C1873" w:rsidRDefault="00AD7ED7" w:rsidP="008C1873">
      <w:pPr>
        <w:pStyle w:val="NoSpacing"/>
        <w:rPr>
          <w:b/>
        </w:rPr>
      </w:pPr>
      <w:r w:rsidRPr="008C1873">
        <w:rPr>
          <w:b/>
        </w:rPr>
        <w:t>Docket No. 48405</w:t>
      </w:r>
    </w:p>
    <w:p w:rsidR="001316C6" w:rsidRDefault="001316C6">
      <w:pPr>
        <w:autoSpaceDE/>
        <w:autoSpaceDN/>
        <w:adjustRightInd/>
        <w:spacing w:before="0" w:after="0"/>
        <w:contextualSpacing w:val="0"/>
        <w:jc w:val="left"/>
        <w:rPr>
          <w:szCs w:val="24"/>
        </w:rPr>
      </w:pPr>
      <w:r>
        <w:rPr>
          <w:szCs w:val="24"/>
        </w:rPr>
        <w:br w:type="page"/>
      </w:r>
    </w:p>
    <w:sdt>
      <w:sdtPr>
        <w:id w:val="104393206"/>
        <w:docPartObj>
          <w:docPartGallery w:val="Page Numbers (Top of Page)"/>
          <w:docPartUnique/>
        </w:docPartObj>
      </w:sdtPr>
      <w:sdtEndPr/>
      <w:sdtContent>
        <w:p w:rsidR="00981367" w:rsidRDefault="00981367" w:rsidP="00981367">
          <w:pPr>
            <w:tabs>
              <w:tab w:val="right" w:pos="9532"/>
            </w:tabs>
          </w:pPr>
          <w:r w:rsidRPr="00981367">
            <w:rPr>
              <w:u w:val="single"/>
            </w:rPr>
            <w:t>James A. Dyche dba Crest Water Company</w:t>
          </w:r>
          <w:r w:rsidRPr="00981367">
            <w:tab/>
            <w:t xml:space="preserve">Water Utility Tariff Page No. </w:t>
          </w:r>
          <w:r>
            <w:t>9</w:t>
          </w:r>
        </w:p>
        <w:p w:rsidR="00981367" w:rsidRDefault="0001754C" w:rsidP="00981367">
          <w:pPr>
            <w:tabs>
              <w:tab w:val="right" w:pos="9532"/>
            </w:tabs>
          </w:pPr>
        </w:p>
      </w:sdtContent>
    </w:sdt>
    <w:p w:rsidR="00DA377E" w:rsidRPr="009F6B18" w:rsidRDefault="00DA377E" w:rsidP="008C1873">
      <w:pPr>
        <w:ind w:left="720"/>
        <w:jc w:val="center"/>
        <w:rPr>
          <w:szCs w:val="24"/>
        </w:rPr>
      </w:pPr>
      <w:r w:rsidRPr="007C50F5">
        <w:rPr>
          <w:szCs w:val="24"/>
        </w:rPr>
        <w:t>SECTION 2.0 – SERVICE RULES AND POLICIES (Continued)</w:t>
      </w:r>
    </w:p>
    <w:p w:rsidR="00DA377E" w:rsidRDefault="00DA377E" w:rsidP="006B20DE">
      <w:pPr>
        <w:rPr>
          <w:szCs w:val="24"/>
        </w:rPr>
      </w:pPr>
    </w:p>
    <w:p w:rsidR="00161477" w:rsidRDefault="00DA377E" w:rsidP="006B20DE">
      <w:pPr>
        <w:rPr>
          <w:szCs w:val="24"/>
        </w:rPr>
      </w:pPr>
      <w:r>
        <w:rPr>
          <w:szCs w:val="24"/>
        </w:rPr>
        <w:t xml:space="preserve">The water system quantity requirements of the Texas Department of Health shall be the minimum standards for determining </w:t>
      </w:r>
      <w:r w:rsidR="00161477">
        <w:rPr>
          <w:szCs w:val="24"/>
        </w:rPr>
        <w:t>the sufficiency of production, treatment, storage, transmission and distribution facilities of water utilities for household usage. Additional capacity shall be provided to meet the reasonable local demand characteristics of the service area.</w:t>
      </w:r>
    </w:p>
    <w:p w:rsidR="00161477" w:rsidRDefault="00161477" w:rsidP="006B20DE">
      <w:pPr>
        <w:rPr>
          <w:szCs w:val="24"/>
        </w:rPr>
      </w:pPr>
    </w:p>
    <w:p w:rsidR="00161477" w:rsidRDefault="00161477" w:rsidP="006B20DE">
      <w:pPr>
        <w:rPr>
          <w:szCs w:val="24"/>
        </w:rPr>
      </w:pPr>
      <w:r>
        <w:rPr>
          <w:szCs w:val="24"/>
        </w:rPr>
        <w:t>Each utility shall furnish water which has been approved by the Texas Department of Health.  The application of Commission rules shall not relieve the utility from complying with the requirements of the laws and regulations of the state, local department of health, local ordinances and all other regulatory agencies having jurisdiction over such matters.</w:t>
      </w:r>
    </w:p>
    <w:p w:rsidR="006201AD" w:rsidRDefault="006201AD" w:rsidP="006B20DE">
      <w:pPr>
        <w:rPr>
          <w:szCs w:val="24"/>
        </w:rPr>
      </w:pPr>
    </w:p>
    <w:p w:rsidR="006201AD" w:rsidRDefault="006201AD" w:rsidP="006B20DE">
      <w:pPr>
        <w:rPr>
          <w:szCs w:val="24"/>
        </w:rPr>
      </w:pPr>
    </w:p>
    <w:p w:rsidR="006201AD" w:rsidRDefault="006201AD" w:rsidP="006B20DE">
      <w:pPr>
        <w:rPr>
          <w:szCs w:val="24"/>
        </w:rPr>
      </w:pPr>
    </w:p>
    <w:p w:rsidR="006201AD" w:rsidRDefault="006201AD" w:rsidP="006B20DE">
      <w:pPr>
        <w:rPr>
          <w:szCs w:val="24"/>
        </w:rPr>
      </w:pPr>
    </w:p>
    <w:p w:rsidR="006201AD" w:rsidRDefault="006201AD" w:rsidP="006B20DE">
      <w:pPr>
        <w:rPr>
          <w:szCs w:val="24"/>
        </w:rPr>
      </w:pPr>
    </w:p>
    <w:p w:rsidR="006201AD" w:rsidRDefault="006201AD" w:rsidP="006B20DE">
      <w:pPr>
        <w:rPr>
          <w:szCs w:val="24"/>
        </w:rPr>
      </w:pPr>
    </w:p>
    <w:p w:rsidR="006201AD" w:rsidRDefault="006201AD" w:rsidP="006B20DE">
      <w:pPr>
        <w:rPr>
          <w:szCs w:val="24"/>
        </w:rPr>
      </w:pPr>
    </w:p>
    <w:p w:rsidR="006201AD" w:rsidRDefault="006201AD" w:rsidP="006B20DE">
      <w:pPr>
        <w:rPr>
          <w:szCs w:val="24"/>
        </w:rPr>
      </w:pPr>
    </w:p>
    <w:p w:rsidR="006201AD" w:rsidRDefault="006201AD" w:rsidP="006B20DE">
      <w:pPr>
        <w:rPr>
          <w:szCs w:val="24"/>
        </w:rPr>
      </w:pPr>
    </w:p>
    <w:p w:rsidR="006201AD" w:rsidRDefault="006201AD" w:rsidP="006B20DE">
      <w:pPr>
        <w:rPr>
          <w:szCs w:val="24"/>
        </w:rPr>
      </w:pPr>
    </w:p>
    <w:p w:rsidR="006201AD" w:rsidRDefault="006201AD" w:rsidP="006B20DE">
      <w:pPr>
        <w:rPr>
          <w:szCs w:val="24"/>
        </w:rPr>
      </w:pPr>
    </w:p>
    <w:p w:rsidR="006201AD" w:rsidRDefault="006201AD" w:rsidP="006B20DE">
      <w:pPr>
        <w:rPr>
          <w:szCs w:val="24"/>
        </w:rPr>
      </w:pPr>
    </w:p>
    <w:p w:rsidR="006201AD" w:rsidRDefault="006201AD" w:rsidP="006B20DE">
      <w:pPr>
        <w:rPr>
          <w:szCs w:val="24"/>
        </w:rPr>
      </w:pPr>
    </w:p>
    <w:p w:rsidR="006201AD" w:rsidRDefault="006201AD" w:rsidP="006B20DE">
      <w:pPr>
        <w:rPr>
          <w:szCs w:val="24"/>
        </w:rPr>
      </w:pPr>
    </w:p>
    <w:p w:rsidR="006201AD" w:rsidRDefault="006201AD" w:rsidP="006B20DE">
      <w:pPr>
        <w:rPr>
          <w:szCs w:val="24"/>
        </w:rPr>
      </w:pPr>
    </w:p>
    <w:p w:rsidR="006201AD" w:rsidRDefault="006201AD" w:rsidP="006B20DE">
      <w:pPr>
        <w:rPr>
          <w:szCs w:val="24"/>
        </w:rPr>
      </w:pPr>
    </w:p>
    <w:p w:rsidR="006201AD" w:rsidRDefault="006201AD" w:rsidP="006B20DE">
      <w:pPr>
        <w:rPr>
          <w:szCs w:val="24"/>
        </w:rPr>
      </w:pPr>
    </w:p>
    <w:p w:rsidR="006201AD" w:rsidRDefault="006201AD" w:rsidP="006B20DE">
      <w:pPr>
        <w:rPr>
          <w:szCs w:val="24"/>
        </w:rPr>
      </w:pPr>
    </w:p>
    <w:p w:rsidR="006201AD" w:rsidRDefault="006201AD" w:rsidP="006B20DE">
      <w:pPr>
        <w:rPr>
          <w:szCs w:val="24"/>
        </w:rPr>
      </w:pPr>
    </w:p>
    <w:p w:rsidR="006201AD" w:rsidRDefault="006201AD" w:rsidP="006B20DE">
      <w:pPr>
        <w:rPr>
          <w:szCs w:val="24"/>
        </w:rPr>
      </w:pPr>
    </w:p>
    <w:p w:rsidR="006201AD" w:rsidRDefault="006201AD" w:rsidP="006B20DE">
      <w:pPr>
        <w:rPr>
          <w:szCs w:val="24"/>
        </w:rPr>
      </w:pPr>
    </w:p>
    <w:p w:rsidR="006201AD" w:rsidRDefault="006201AD" w:rsidP="006B20DE">
      <w:pPr>
        <w:rPr>
          <w:szCs w:val="24"/>
        </w:rPr>
      </w:pPr>
    </w:p>
    <w:p w:rsidR="006201AD" w:rsidRDefault="006201AD" w:rsidP="006B20DE">
      <w:pPr>
        <w:rPr>
          <w:szCs w:val="24"/>
        </w:rPr>
      </w:pPr>
    </w:p>
    <w:p w:rsidR="006201AD" w:rsidRDefault="006201AD" w:rsidP="006B20DE">
      <w:pPr>
        <w:rPr>
          <w:szCs w:val="24"/>
        </w:rPr>
      </w:pPr>
    </w:p>
    <w:p w:rsidR="006201AD" w:rsidRDefault="006201AD" w:rsidP="006B20DE">
      <w:pPr>
        <w:rPr>
          <w:szCs w:val="24"/>
        </w:rPr>
      </w:pPr>
    </w:p>
    <w:p w:rsidR="006201AD" w:rsidRDefault="006201AD" w:rsidP="006B20DE">
      <w:pPr>
        <w:rPr>
          <w:szCs w:val="24"/>
        </w:rPr>
      </w:pPr>
    </w:p>
    <w:p w:rsidR="006201AD" w:rsidRDefault="006201AD" w:rsidP="006B20DE">
      <w:pPr>
        <w:rPr>
          <w:szCs w:val="24"/>
        </w:rPr>
      </w:pPr>
    </w:p>
    <w:p w:rsidR="006201AD" w:rsidRDefault="006201AD" w:rsidP="006B20DE">
      <w:pPr>
        <w:rPr>
          <w:szCs w:val="24"/>
        </w:rPr>
      </w:pPr>
    </w:p>
    <w:p w:rsidR="006201AD" w:rsidRDefault="006201AD" w:rsidP="006B20DE">
      <w:pPr>
        <w:rPr>
          <w:szCs w:val="24"/>
        </w:rPr>
      </w:pPr>
    </w:p>
    <w:p w:rsidR="006201AD" w:rsidRDefault="006201AD" w:rsidP="006B20DE">
      <w:pPr>
        <w:rPr>
          <w:szCs w:val="24"/>
        </w:rPr>
      </w:pPr>
    </w:p>
    <w:p w:rsidR="006201AD" w:rsidRDefault="006201AD" w:rsidP="006B20DE">
      <w:pPr>
        <w:rPr>
          <w:szCs w:val="24"/>
        </w:rPr>
      </w:pPr>
    </w:p>
    <w:p w:rsidR="006201AD" w:rsidRDefault="006201AD" w:rsidP="006B20DE">
      <w:pPr>
        <w:rPr>
          <w:szCs w:val="24"/>
        </w:rPr>
      </w:pPr>
    </w:p>
    <w:p w:rsidR="006201AD" w:rsidRDefault="006201AD" w:rsidP="006B20DE">
      <w:pPr>
        <w:rPr>
          <w:szCs w:val="24"/>
        </w:rPr>
      </w:pPr>
    </w:p>
    <w:p w:rsidR="003B6996" w:rsidRDefault="003B6996" w:rsidP="006B20DE">
      <w:pPr>
        <w:rPr>
          <w:szCs w:val="24"/>
        </w:rPr>
      </w:pPr>
    </w:p>
    <w:p w:rsidR="003B6996" w:rsidRDefault="003B6996" w:rsidP="006B20DE">
      <w:pPr>
        <w:rPr>
          <w:szCs w:val="24"/>
        </w:rPr>
      </w:pPr>
    </w:p>
    <w:p w:rsidR="003B6996" w:rsidRPr="003B6996" w:rsidRDefault="00AD7ED7" w:rsidP="003B6996">
      <w:pPr>
        <w:rPr>
          <w:b/>
          <w:szCs w:val="24"/>
        </w:rPr>
      </w:pPr>
      <w:r w:rsidRPr="00AD7ED7">
        <w:rPr>
          <w:b/>
          <w:szCs w:val="24"/>
        </w:rPr>
        <w:t>Docket No. 48405</w:t>
      </w:r>
    </w:p>
    <w:p w:rsidR="006B20DE" w:rsidRDefault="006B20DE">
      <w:pPr>
        <w:autoSpaceDE/>
        <w:autoSpaceDN/>
        <w:adjustRightInd/>
        <w:spacing w:before="0" w:after="0"/>
        <w:contextualSpacing w:val="0"/>
        <w:jc w:val="left"/>
        <w:rPr>
          <w:szCs w:val="24"/>
        </w:rPr>
      </w:pPr>
      <w:r>
        <w:rPr>
          <w:szCs w:val="24"/>
        </w:rPr>
        <w:br w:type="page"/>
      </w:r>
    </w:p>
    <w:sdt>
      <w:sdtPr>
        <w:id w:val="873964396"/>
        <w:docPartObj>
          <w:docPartGallery w:val="Page Numbers (Top of Page)"/>
          <w:docPartUnique/>
        </w:docPartObj>
      </w:sdtPr>
      <w:sdtEndPr/>
      <w:sdtContent>
        <w:p w:rsidR="00E647A6" w:rsidRDefault="00E647A6" w:rsidP="00E647A6">
          <w:pPr>
            <w:tabs>
              <w:tab w:val="right" w:pos="9532"/>
            </w:tabs>
          </w:pPr>
          <w:r w:rsidRPr="00981367">
            <w:rPr>
              <w:u w:val="single"/>
            </w:rPr>
            <w:t>James A. Dyche dba Crest Water Company</w:t>
          </w:r>
          <w:r w:rsidRPr="00981367">
            <w:tab/>
            <w:t xml:space="preserve">Water Utility Tariff Page No. </w:t>
          </w:r>
          <w:r>
            <w:t>10</w:t>
          </w:r>
        </w:p>
        <w:p w:rsidR="00E647A6" w:rsidRDefault="0001754C" w:rsidP="00E647A6">
          <w:pPr>
            <w:tabs>
              <w:tab w:val="right" w:pos="9532"/>
            </w:tabs>
          </w:pPr>
        </w:p>
      </w:sdtContent>
    </w:sdt>
    <w:p w:rsidR="00161477" w:rsidRPr="009F6B18" w:rsidRDefault="00161477" w:rsidP="006B20DE">
      <w:pPr>
        <w:jc w:val="center"/>
        <w:rPr>
          <w:szCs w:val="24"/>
        </w:rPr>
      </w:pPr>
      <w:r w:rsidRPr="007C50F5">
        <w:rPr>
          <w:szCs w:val="24"/>
        </w:rPr>
        <w:t>SECTION 2.</w:t>
      </w:r>
      <w:r>
        <w:rPr>
          <w:szCs w:val="24"/>
        </w:rPr>
        <w:t>2</w:t>
      </w:r>
      <w:r w:rsidRPr="007C50F5">
        <w:rPr>
          <w:szCs w:val="24"/>
        </w:rPr>
        <w:t xml:space="preserve">0 – </w:t>
      </w:r>
      <w:r>
        <w:rPr>
          <w:szCs w:val="24"/>
        </w:rPr>
        <w:t xml:space="preserve">SPECIFIC UTILITY </w:t>
      </w:r>
      <w:r w:rsidRPr="007C50F5">
        <w:rPr>
          <w:szCs w:val="24"/>
        </w:rPr>
        <w:t xml:space="preserve">SERVICE RULES AND </w:t>
      </w:r>
      <w:r>
        <w:rPr>
          <w:szCs w:val="24"/>
        </w:rPr>
        <w:t>REGULATIONS</w:t>
      </w:r>
    </w:p>
    <w:p w:rsidR="00161477" w:rsidRDefault="00161477" w:rsidP="006B20DE">
      <w:pPr>
        <w:rPr>
          <w:szCs w:val="24"/>
        </w:rPr>
      </w:pPr>
    </w:p>
    <w:p w:rsidR="00161477" w:rsidRDefault="00161477" w:rsidP="006B20DE">
      <w:pPr>
        <w:rPr>
          <w:szCs w:val="24"/>
        </w:rPr>
      </w:pPr>
      <w:r>
        <w:rPr>
          <w:szCs w:val="24"/>
        </w:rPr>
        <w:t>This section contains specific utility service rules in addition to the standard rules previously listed under Section 2.0 It must be reviewed and approved by the Commission to be effective.</w:t>
      </w:r>
    </w:p>
    <w:p w:rsidR="00161477" w:rsidRDefault="00161477" w:rsidP="006B20DE">
      <w:pPr>
        <w:rPr>
          <w:szCs w:val="24"/>
        </w:rPr>
      </w:pPr>
    </w:p>
    <w:p w:rsidR="00161477" w:rsidRDefault="00161477" w:rsidP="006B20DE">
      <w:pPr>
        <w:rPr>
          <w:szCs w:val="24"/>
        </w:rPr>
      </w:pPr>
      <w:r>
        <w:rPr>
          <w:szCs w:val="24"/>
        </w:rPr>
        <w:t>N</w:t>
      </w:r>
      <w:r w:rsidR="008C1873">
        <w:rPr>
          <w:szCs w:val="24"/>
        </w:rPr>
        <w:t>one</w:t>
      </w:r>
      <w:r>
        <w:rPr>
          <w:szCs w:val="24"/>
        </w:rPr>
        <w:t>.</w:t>
      </w:r>
    </w:p>
    <w:p w:rsidR="00161477" w:rsidRDefault="00161477" w:rsidP="006B20DE">
      <w:pPr>
        <w:rPr>
          <w:szCs w:val="24"/>
        </w:rPr>
      </w:pPr>
    </w:p>
    <w:p w:rsidR="003B6996" w:rsidRDefault="003B6996" w:rsidP="006B20DE">
      <w:pPr>
        <w:rPr>
          <w:szCs w:val="24"/>
        </w:rPr>
      </w:pPr>
    </w:p>
    <w:p w:rsidR="003B6996" w:rsidRDefault="003B6996" w:rsidP="006B20DE">
      <w:pPr>
        <w:rPr>
          <w:szCs w:val="24"/>
        </w:rPr>
      </w:pPr>
    </w:p>
    <w:p w:rsidR="003B6996" w:rsidRDefault="003B6996" w:rsidP="006B20DE">
      <w:pPr>
        <w:rPr>
          <w:szCs w:val="24"/>
        </w:rPr>
      </w:pPr>
    </w:p>
    <w:p w:rsidR="003B6996" w:rsidRDefault="003B6996" w:rsidP="006B20DE">
      <w:pPr>
        <w:rPr>
          <w:szCs w:val="24"/>
        </w:rPr>
      </w:pPr>
    </w:p>
    <w:p w:rsidR="003B6996" w:rsidRDefault="003B6996" w:rsidP="006B20DE">
      <w:pPr>
        <w:rPr>
          <w:szCs w:val="24"/>
        </w:rPr>
      </w:pPr>
    </w:p>
    <w:p w:rsidR="003B6996" w:rsidRDefault="003B6996" w:rsidP="006B20DE">
      <w:pPr>
        <w:rPr>
          <w:szCs w:val="24"/>
        </w:rPr>
      </w:pPr>
    </w:p>
    <w:p w:rsidR="003B6996" w:rsidRDefault="003B6996" w:rsidP="006B20DE">
      <w:pPr>
        <w:rPr>
          <w:szCs w:val="24"/>
        </w:rPr>
      </w:pPr>
    </w:p>
    <w:p w:rsidR="003B6996" w:rsidRDefault="003B6996" w:rsidP="006B20DE">
      <w:pPr>
        <w:rPr>
          <w:szCs w:val="24"/>
        </w:rPr>
      </w:pPr>
    </w:p>
    <w:p w:rsidR="003B6996" w:rsidRDefault="003B6996" w:rsidP="006B20DE">
      <w:pPr>
        <w:rPr>
          <w:szCs w:val="24"/>
        </w:rPr>
      </w:pPr>
    </w:p>
    <w:p w:rsidR="003B6996" w:rsidRDefault="003B6996" w:rsidP="006B20DE">
      <w:pPr>
        <w:rPr>
          <w:szCs w:val="24"/>
        </w:rPr>
      </w:pPr>
    </w:p>
    <w:p w:rsidR="003B6996" w:rsidRDefault="003B6996" w:rsidP="006B20DE">
      <w:pPr>
        <w:rPr>
          <w:szCs w:val="24"/>
        </w:rPr>
      </w:pPr>
    </w:p>
    <w:p w:rsidR="003B6996" w:rsidRDefault="003B6996" w:rsidP="006B20DE">
      <w:pPr>
        <w:rPr>
          <w:szCs w:val="24"/>
        </w:rPr>
      </w:pPr>
    </w:p>
    <w:p w:rsidR="003B6996" w:rsidRDefault="003B6996" w:rsidP="006B20DE">
      <w:pPr>
        <w:rPr>
          <w:szCs w:val="24"/>
        </w:rPr>
      </w:pPr>
    </w:p>
    <w:p w:rsidR="003B6996" w:rsidRDefault="003B6996" w:rsidP="006B20DE">
      <w:pPr>
        <w:rPr>
          <w:szCs w:val="24"/>
        </w:rPr>
      </w:pPr>
    </w:p>
    <w:p w:rsidR="003B6996" w:rsidRDefault="003B6996" w:rsidP="006B20DE">
      <w:pPr>
        <w:rPr>
          <w:szCs w:val="24"/>
        </w:rPr>
      </w:pPr>
    </w:p>
    <w:p w:rsidR="003B6996" w:rsidRDefault="003B6996" w:rsidP="006B20DE">
      <w:pPr>
        <w:rPr>
          <w:szCs w:val="24"/>
        </w:rPr>
      </w:pPr>
    </w:p>
    <w:p w:rsidR="003B6996" w:rsidRDefault="003B6996" w:rsidP="006B20DE">
      <w:pPr>
        <w:rPr>
          <w:szCs w:val="24"/>
        </w:rPr>
      </w:pPr>
    </w:p>
    <w:p w:rsidR="003B6996" w:rsidRDefault="003B6996" w:rsidP="006B20DE">
      <w:pPr>
        <w:rPr>
          <w:szCs w:val="24"/>
        </w:rPr>
      </w:pPr>
    </w:p>
    <w:p w:rsidR="003B6996" w:rsidRDefault="003B6996" w:rsidP="006B20DE">
      <w:pPr>
        <w:rPr>
          <w:szCs w:val="24"/>
        </w:rPr>
      </w:pPr>
    </w:p>
    <w:p w:rsidR="003B6996" w:rsidRDefault="003B6996" w:rsidP="006B20DE">
      <w:pPr>
        <w:rPr>
          <w:szCs w:val="24"/>
        </w:rPr>
      </w:pPr>
    </w:p>
    <w:p w:rsidR="003B6996" w:rsidRDefault="003B6996" w:rsidP="006B20DE">
      <w:pPr>
        <w:rPr>
          <w:szCs w:val="24"/>
        </w:rPr>
      </w:pPr>
    </w:p>
    <w:p w:rsidR="003B6996" w:rsidRDefault="003B6996" w:rsidP="006B20DE">
      <w:pPr>
        <w:rPr>
          <w:szCs w:val="24"/>
        </w:rPr>
      </w:pPr>
    </w:p>
    <w:p w:rsidR="003B6996" w:rsidRDefault="003B6996" w:rsidP="006B20DE">
      <w:pPr>
        <w:rPr>
          <w:szCs w:val="24"/>
        </w:rPr>
      </w:pPr>
    </w:p>
    <w:p w:rsidR="003B6996" w:rsidRDefault="003B6996" w:rsidP="006B20DE">
      <w:pPr>
        <w:rPr>
          <w:szCs w:val="24"/>
        </w:rPr>
      </w:pPr>
    </w:p>
    <w:p w:rsidR="003B6996" w:rsidRDefault="003B6996" w:rsidP="006B20DE">
      <w:pPr>
        <w:rPr>
          <w:szCs w:val="24"/>
        </w:rPr>
      </w:pPr>
    </w:p>
    <w:p w:rsidR="003B6996" w:rsidRDefault="003B6996" w:rsidP="006B20DE">
      <w:pPr>
        <w:rPr>
          <w:szCs w:val="24"/>
        </w:rPr>
      </w:pPr>
    </w:p>
    <w:p w:rsidR="003B6996" w:rsidRDefault="003B6996" w:rsidP="006B20DE">
      <w:pPr>
        <w:rPr>
          <w:szCs w:val="24"/>
        </w:rPr>
      </w:pPr>
    </w:p>
    <w:p w:rsidR="003B6996" w:rsidRDefault="003B6996" w:rsidP="006B20DE">
      <w:pPr>
        <w:rPr>
          <w:szCs w:val="24"/>
        </w:rPr>
      </w:pPr>
    </w:p>
    <w:p w:rsidR="003B6996" w:rsidRDefault="003B6996" w:rsidP="006B20DE">
      <w:pPr>
        <w:rPr>
          <w:szCs w:val="24"/>
        </w:rPr>
      </w:pPr>
    </w:p>
    <w:p w:rsidR="003B6996" w:rsidRDefault="003B6996" w:rsidP="006B20DE">
      <w:pPr>
        <w:rPr>
          <w:szCs w:val="24"/>
        </w:rPr>
      </w:pPr>
    </w:p>
    <w:p w:rsidR="003B6996" w:rsidRDefault="003B6996" w:rsidP="006B20DE">
      <w:pPr>
        <w:rPr>
          <w:szCs w:val="24"/>
        </w:rPr>
      </w:pPr>
    </w:p>
    <w:p w:rsidR="003B6996" w:rsidRDefault="003B6996" w:rsidP="006B20DE">
      <w:pPr>
        <w:rPr>
          <w:szCs w:val="24"/>
        </w:rPr>
      </w:pPr>
    </w:p>
    <w:p w:rsidR="003B6996" w:rsidRDefault="003B6996" w:rsidP="006B20DE">
      <w:pPr>
        <w:rPr>
          <w:szCs w:val="24"/>
        </w:rPr>
      </w:pPr>
    </w:p>
    <w:p w:rsidR="003B6996" w:rsidRDefault="003B6996" w:rsidP="006B20DE">
      <w:pPr>
        <w:rPr>
          <w:szCs w:val="24"/>
        </w:rPr>
      </w:pPr>
    </w:p>
    <w:p w:rsidR="003B6996" w:rsidRDefault="003B6996" w:rsidP="006B20DE">
      <w:pPr>
        <w:rPr>
          <w:szCs w:val="24"/>
        </w:rPr>
      </w:pPr>
    </w:p>
    <w:p w:rsidR="003B6996" w:rsidRDefault="003B6996" w:rsidP="006B20DE">
      <w:pPr>
        <w:rPr>
          <w:szCs w:val="24"/>
        </w:rPr>
      </w:pPr>
    </w:p>
    <w:p w:rsidR="003B6996" w:rsidRDefault="003B6996" w:rsidP="006B20DE">
      <w:pPr>
        <w:rPr>
          <w:szCs w:val="24"/>
        </w:rPr>
      </w:pPr>
    </w:p>
    <w:p w:rsidR="003B6996" w:rsidRDefault="003B6996" w:rsidP="006B20DE">
      <w:pPr>
        <w:rPr>
          <w:szCs w:val="24"/>
        </w:rPr>
      </w:pPr>
    </w:p>
    <w:p w:rsidR="003B6996" w:rsidRDefault="003B6996" w:rsidP="006B20DE">
      <w:pPr>
        <w:rPr>
          <w:szCs w:val="24"/>
        </w:rPr>
      </w:pPr>
    </w:p>
    <w:p w:rsidR="003B6996" w:rsidRDefault="003B6996" w:rsidP="006B20DE">
      <w:pPr>
        <w:rPr>
          <w:szCs w:val="24"/>
        </w:rPr>
      </w:pPr>
    </w:p>
    <w:p w:rsidR="003B6996" w:rsidRDefault="003B6996" w:rsidP="006B20DE">
      <w:pPr>
        <w:rPr>
          <w:szCs w:val="24"/>
        </w:rPr>
      </w:pPr>
    </w:p>
    <w:p w:rsidR="003B6996" w:rsidRPr="003B6996" w:rsidRDefault="00AD7ED7" w:rsidP="003B6996">
      <w:pPr>
        <w:rPr>
          <w:b/>
          <w:szCs w:val="24"/>
        </w:rPr>
      </w:pPr>
      <w:r w:rsidRPr="00AD7ED7">
        <w:rPr>
          <w:b/>
          <w:szCs w:val="24"/>
        </w:rPr>
        <w:t>Docket No. 48405</w:t>
      </w:r>
    </w:p>
    <w:p w:rsidR="00981367" w:rsidRDefault="00981367">
      <w:pPr>
        <w:autoSpaceDE/>
        <w:autoSpaceDN/>
        <w:adjustRightInd/>
        <w:spacing w:before="0" w:after="0"/>
        <w:contextualSpacing w:val="0"/>
        <w:jc w:val="left"/>
        <w:rPr>
          <w:b/>
          <w:szCs w:val="24"/>
        </w:rPr>
      </w:pPr>
      <w:r>
        <w:rPr>
          <w:b/>
          <w:szCs w:val="24"/>
        </w:rPr>
        <w:br w:type="page"/>
      </w:r>
    </w:p>
    <w:p w:rsidR="006201AD" w:rsidRPr="00497C3F" w:rsidRDefault="006201AD" w:rsidP="006201AD">
      <w:pPr>
        <w:jc w:val="center"/>
      </w:pPr>
      <w:r>
        <w:t>APPENDIX A</w:t>
      </w:r>
      <w:r w:rsidRPr="00497C3F">
        <w:t xml:space="preserve"> – DROUGHT CONTINGENCY PLAN</w:t>
      </w:r>
    </w:p>
    <w:p w:rsidR="006201AD" w:rsidRDefault="006201AD" w:rsidP="006201AD">
      <w:pPr>
        <w:rPr>
          <w:szCs w:val="24"/>
        </w:rPr>
      </w:pPr>
      <w:r w:rsidRPr="00411B05">
        <w:rPr>
          <w:sz w:val="22"/>
          <w:szCs w:val="22"/>
        </w:rPr>
        <w:t>(</w:t>
      </w:r>
      <w:r>
        <w:rPr>
          <w:szCs w:val="24"/>
        </w:rPr>
        <w:t>This page incorporates by reference the utility’s Drought Contingency Plan, as approved and periodically amended by the Texas Commission on Environmental Quality.)</w:t>
      </w:r>
    </w:p>
    <w:p w:rsidR="006201AD" w:rsidRPr="006201AD" w:rsidRDefault="006201AD" w:rsidP="006201AD">
      <w:pPr>
        <w:rPr>
          <w:szCs w:val="24"/>
        </w:rPr>
      </w:pPr>
    </w:p>
    <w:sectPr w:rsidR="006201AD" w:rsidRPr="006201AD" w:rsidSect="00B37A92">
      <w:pgSz w:w="12240" w:h="15840"/>
      <w:pgMar w:top="720" w:right="1354" w:bottom="720" w:left="1354"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754C" w:rsidRDefault="0001754C">
      <w:r>
        <w:separator/>
      </w:r>
    </w:p>
  </w:endnote>
  <w:endnote w:type="continuationSeparator" w:id="0">
    <w:p w:rsidR="0001754C" w:rsidRDefault="00017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WP TypographicSymbols">
    <w:altName w:val="Courier New"/>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754C" w:rsidRDefault="0001754C">
      <w:r>
        <w:separator/>
      </w:r>
    </w:p>
  </w:footnote>
  <w:footnote w:type="continuationSeparator" w:id="0">
    <w:p w:rsidR="0001754C" w:rsidRDefault="00017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82C937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B8C4B4B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EC56599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10AB67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98F0A1C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FD8295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994DB3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424F49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13E900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8E79B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B26128"/>
    <w:multiLevelType w:val="hybridMultilevel"/>
    <w:tmpl w:val="AAE22396"/>
    <w:lvl w:ilvl="0" w:tplc="9A52DAB4">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CB93591"/>
    <w:multiLevelType w:val="hybridMultilevel"/>
    <w:tmpl w:val="56103F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F876CCA"/>
    <w:multiLevelType w:val="hybridMultilevel"/>
    <w:tmpl w:val="7D3840CC"/>
    <w:lvl w:ilvl="0" w:tplc="04090015">
      <w:start w:val="5"/>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88567E2"/>
    <w:multiLevelType w:val="hybridMultilevel"/>
    <w:tmpl w:val="4F7A68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9260B86"/>
    <w:multiLevelType w:val="hybridMultilevel"/>
    <w:tmpl w:val="9F10D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ADC2BF2"/>
    <w:multiLevelType w:val="multilevel"/>
    <w:tmpl w:val="BB9867D2"/>
    <w:lvl w:ilvl="0">
      <w:start w:val="1"/>
      <w:numFmt w:val="decimal"/>
      <w:lvlText w:val="%1)"/>
      <w:lvlJc w:val="left"/>
      <w:pPr>
        <w:ind w:left="360" w:hanging="360"/>
      </w:pPr>
      <w:rPr>
        <w:rFonts w:hint="default"/>
      </w:rPr>
    </w:lvl>
    <w:lvl w:ilvl="1">
      <w:start w:val="1"/>
      <w:numFmt w:val="none"/>
      <w:lvlText w:val="1)"/>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1F1105D7"/>
    <w:multiLevelType w:val="hybridMultilevel"/>
    <w:tmpl w:val="76B217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8B266A2"/>
    <w:multiLevelType w:val="hybridMultilevel"/>
    <w:tmpl w:val="8D9C2D22"/>
    <w:lvl w:ilvl="0" w:tplc="91A284FE">
      <w:start w:val="1"/>
      <w:numFmt w:val="upperLetter"/>
      <w:lvlText w:val="(%1)"/>
      <w:lvlJc w:val="left"/>
      <w:pPr>
        <w:ind w:left="1110" w:hanging="3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52469E8"/>
    <w:multiLevelType w:val="hybridMultilevel"/>
    <w:tmpl w:val="1700B104"/>
    <w:lvl w:ilvl="0" w:tplc="F19CA84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BE87E6D"/>
    <w:multiLevelType w:val="hybridMultilevel"/>
    <w:tmpl w:val="D81AFA8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3C86241E"/>
    <w:multiLevelType w:val="hybridMultilevel"/>
    <w:tmpl w:val="18A6EB5A"/>
    <w:lvl w:ilvl="0" w:tplc="C214094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28C28F5"/>
    <w:multiLevelType w:val="hybridMultilevel"/>
    <w:tmpl w:val="FB3494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DEC45CC"/>
    <w:multiLevelType w:val="hybridMultilevel"/>
    <w:tmpl w:val="A1060138"/>
    <w:lvl w:ilvl="0" w:tplc="D38ADBD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73393053"/>
    <w:multiLevelType w:val="hybridMultilevel"/>
    <w:tmpl w:val="5EB47A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3514DDF"/>
    <w:multiLevelType w:val="hybridMultilevel"/>
    <w:tmpl w:val="08EA568E"/>
    <w:lvl w:ilvl="0" w:tplc="578278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3"/>
  </w:num>
  <w:num w:numId="2">
    <w:abstractNumId w:val="19"/>
  </w:num>
  <w:num w:numId="3">
    <w:abstractNumId w:val="12"/>
  </w:num>
  <w:num w:numId="4">
    <w:abstractNumId w:val="1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22"/>
  </w:num>
  <w:num w:numId="17">
    <w:abstractNumId w:val="18"/>
  </w:num>
  <w:num w:numId="18">
    <w:abstractNumId w:val="24"/>
  </w:num>
  <w:num w:numId="19">
    <w:abstractNumId w:val="10"/>
  </w:num>
  <w:num w:numId="20">
    <w:abstractNumId w:val="20"/>
  </w:num>
  <w:num w:numId="21">
    <w:abstractNumId w:val="11"/>
  </w:num>
  <w:num w:numId="22">
    <w:abstractNumId w:val="23"/>
  </w:num>
  <w:num w:numId="23">
    <w:abstractNumId w:val="21"/>
  </w:num>
  <w:num w:numId="24">
    <w:abstractNumId w:val="14"/>
  </w:num>
  <w:num w:numId="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odso/>
  </w:mailMerg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0EE7"/>
    <w:rsid w:val="00011669"/>
    <w:rsid w:val="0001331D"/>
    <w:rsid w:val="00015F2E"/>
    <w:rsid w:val="0001754C"/>
    <w:rsid w:val="00021841"/>
    <w:rsid w:val="00034C4C"/>
    <w:rsid w:val="00053808"/>
    <w:rsid w:val="00060F64"/>
    <w:rsid w:val="0007313A"/>
    <w:rsid w:val="000A127D"/>
    <w:rsid w:val="000A278C"/>
    <w:rsid w:val="000D348A"/>
    <w:rsid w:val="000D451B"/>
    <w:rsid w:val="001001B3"/>
    <w:rsid w:val="00100A10"/>
    <w:rsid w:val="00101689"/>
    <w:rsid w:val="00127E55"/>
    <w:rsid w:val="001316C6"/>
    <w:rsid w:val="00151427"/>
    <w:rsid w:val="00161477"/>
    <w:rsid w:val="00167A03"/>
    <w:rsid w:val="00173E75"/>
    <w:rsid w:val="00190CA0"/>
    <w:rsid w:val="00191072"/>
    <w:rsid w:val="00191663"/>
    <w:rsid w:val="00196F3B"/>
    <w:rsid w:val="001A05F1"/>
    <w:rsid w:val="001A135C"/>
    <w:rsid w:val="001C2D44"/>
    <w:rsid w:val="001C4248"/>
    <w:rsid w:val="001F1B6E"/>
    <w:rsid w:val="00203A95"/>
    <w:rsid w:val="00214516"/>
    <w:rsid w:val="00214DEF"/>
    <w:rsid w:val="00230704"/>
    <w:rsid w:val="00245C49"/>
    <w:rsid w:val="002533CC"/>
    <w:rsid w:val="002744DB"/>
    <w:rsid w:val="002754B9"/>
    <w:rsid w:val="00282521"/>
    <w:rsid w:val="00296DC8"/>
    <w:rsid w:val="00297427"/>
    <w:rsid w:val="002A06FB"/>
    <w:rsid w:val="002A3AA5"/>
    <w:rsid w:val="002C21C4"/>
    <w:rsid w:val="002D0511"/>
    <w:rsid w:val="002D0C66"/>
    <w:rsid w:val="0030769D"/>
    <w:rsid w:val="00320EE7"/>
    <w:rsid w:val="00331168"/>
    <w:rsid w:val="003457C8"/>
    <w:rsid w:val="00355D3B"/>
    <w:rsid w:val="003573CD"/>
    <w:rsid w:val="00361D36"/>
    <w:rsid w:val="003701D6"/>
    <w:rsid w:val="00375980"/>
    <w:rsid w:val="0038458E"/>
    <w:rsid w:val="00391E97"/>
    <w:rsid w:val="003B3461"/>
    <w:rsid w:val="003B6996"/>
    <w:rsid w:val="003B7380"/>
    <w:rsid w:val="003D13EE"/>
    <w:rsid w:val="003D1B58"/>
    <w:rsid w:val="003D744D"/>
    <w:rsid w:val="003E4F7E"/>
    <w:rsid w:val="003E57E0"/>
    <w:rsid w:val="00400234"/>
    <w:rsid w:val="004034BE"/>
    <w:rsid w:val="00403A99"/>
    <w:rsid w:val="00417686"/>
    <w:rsid w:val="004309AB"/>
    <w:rsid w:val="00470CD1"/>
    <w:rsid w:val="00475ECF"/>
    <w:rsid w:val="00476385"/>
    <w:rsid w:val="00493452"/>
    <w:rsid w:val="004D12D1"/>
    <w:rsid w:val="004E68E8"/>
    <w:rsid w:val="004F2E3F"/>
    <w:rsid w:val="004F4E06"/>
    <w:rsid w:val="00515DCA"/>
    <w:rsid w:val="0056371F"/>
    <w:rsid w:val="005773E7"/>
    <w:rsid w:val="00580DEB"/>
    <w:rsid w:val="00597072"/>
    <w:rsid w:val="005D646B"/>
    <w:rsid w:val="005E45CC"/>
    <w:rsid w:val="005F44A5"/>
    <w:rsid w:val="006201AD"/>
    <w:rsid w:val="0064231D"/>
    <w:rsid w:val="00663C29"/>
    <w:rsid w:val="006902EE"/>
    <w:rsid w:val="00697968"/>
    <w:rsid w:val="00697FCA"/>
    <w:rsid w:val="006A2FCE"/>
    <w:rsid w:val="006A400A"/>
    <w:rsid w:val="006B20DE"/>
    <w:rsid w:val="006B2CF7"/>
    <w:rsid w:val="006C6997"/>
    <w:rsid w:val="006D12A9"/>
    <w:rsid w:val="006E241F"/>
    <w:rsid w:val="006F1035"/>
    <w:rsid w:val="006F709B"/>
    <w:rsid w:val="00711BD9"/>
    <w:rsid w:val="00745480"/>
    <w:rsid w:val="007747A8"/>
    <w:rsid w:val="007768F0"/>
    <w:rsid w:val="0077747B"/>
    <w:rsid w:val="007809BF"/>
    <w:rsid w:val="00784BDC"/>
    <w:rsid w:val="007951BB"/>
    <w:rsid w:val="007C15B3"/>
    <w:rsid w:val="007C50F5"/>
    <w:rsid w:val="007D7795"/>
    <w:rsid w:val="007D7E30"/>
    <w:rsid w:val="007E3263"/>
    <w:rsid w:val="007E4A79"/>
    <w:rsid w:val="007E698F"/>
    <w:rsid w:val="007E70D0"/>
    <w:rsid w:val="007F1804"/>
    <w:rsid w:val="007F63F8"/>
    <w:rsid w:val="008130A3"/>
    <w:rsid w:val="00822591"/>
    <w:rsid w:val="00840D0D"/>
    <w:rsid w:val="008571B3"/>
    <w:rsid w:val="00871820"/>
    <w:rsid w:val="00891347"/>
    <w:rsid w:val="008A02DF"/>
    <w:rsid w:val="008A5089"/>
    <w:rsid w:val="008C1873"/>
    <w:rsid w:val="008C457A"/>
    <w:rsid w:val="008D0AE9"/>
    <w:rsid w:val="008F062F"/>
    <w:rsid w:val="008F2949"/>
    <w:rsid w:val="00902BDC"/>
    <w:rsid w:val="0090361C"/>
    <w:rsid w:val="00932BCE"/>
    <w:rsid w:val="009376B9"/>
    <w:rsid w:val="009458BB"/>
    <w:rsid w:val="00967CCB"/>
    <w:rsid w:val="00967E7C"/>
    <w:rsid w:val="00972E90"/>
    <w:rsid w:val="009739D1"/>
    <w:rsid w:val="0097416B"/>
    <w:rsid w:val="00981367"/>
    <w:rsid w:val="00981397"/>
    <w:rsid w:val="00985169"/>
    <w:rsid w:val="00994304"/>
    <w:rsid w:val="009A4CB4"/>
    <w:rsid w:val="009C1445"/>
    <w:rsid w:val="009E32D8"/>
    <w:rsid w:val="009F1A26"/>
    <w:rsid w:val="009F6B18"/>
    <w:rsid w:val="00A0485E"/>
    <w:rsid w:val="00A131A7"/>
    <w:rsid w:val="00A214B9"/>
    <w:rsid w:val="00A21DD0"/>
    <w:rsid w:val="00A2681C"/>
    <w:rsid w:val="00A31E4A"/>
    <w:rsid w:val="00A341FA"/>
    <w:rsid w:val="00A35E11"/>
    <w:rsid w:val="00A500E1"/>
    <w:rsid w:val="00A61008"/>
    <w:rsid w:val="00A64DEB"/>
    <w:rsid w:val="00A67655"/>
    <w:rsid w:val="00A81C40"/>
    <w:rsid w:val="00A83778"/>
    <w:rsid w:val="00A84FAA"/>
    <w:rsid w:val="00A93759"/>
    <w:rsid w:val="00A95DC6"/>
    <w:rsid w:val="00A96729"/>
    <w:rsid w:val="00A96FE3"/>
    <w:rsid w:val="00AA3D46"/>
    <w:rsid w:val="00AB292B"/>
    <w:rsid w:val="00AC6449"/>
    <w:rsid w:val="00AD1B85"/>
    <w:rsid w:val="00AD26FE"/>
    <w:rsid w:val="00AD55D9"/>
    <w:rsid w:val="00AD7D36"/>
    <w:rsid w:val="00AD7ED7"/>
    <w:rsid w:val="00B05917"/>
    <w:rsid w:val="00B14C02"/>
    <w:rsid w:val="00B22541"/>
    <w:rsid w:val="00B3301F"/>
    <w:rsid w:val="00B366E2"/>
    <w:rsid w:val="00B37A92"/>
    <w:rsid w:val="00B532A2"/>
    <w:rsid w:val="00B53411"/>
    <w:rsid w:val="00B63C8A"/>
    <w:rsid w:val="00B93772"/>
    <w:rsid w:val="00BB03E7"/>
    <w:rsid w:val="00BB41CB"/>
    <w:rsid w:val="00BE3A96"/>
    <w:rsid w:val="00BF7DA0"/>
    <w:rsid w:val="00C06B66"/>
    <w:rsid w:val="00C14B64"/>
    <w:rsid w:val="00C22A89"/>
    <w:rsid w:val="00C5055F"/>
    <w:rsid w:val="00C6783E"/>
    <w:rsid w:val="00C84C77"/>
    <w:rsid w:val="00CA5273"/>
    <w:rsid w:val="00CB2808"/>
    <w:rsid w:val="00CB650F"/>
    <w:rsid w:val="00CC2581"/>
    <w:rsid w:val="00CD2570"/>
    <w:rsid w:val="00CE06EF"/>
    <w:rsid w:val="00CE501D"/>
    <w:rsid w:val="00CE6A78"/>
    <w:rsid w:val="00CF3CB1"/>
    <w:rsid w:val="00D03E06"/>
    <w:rsid w:val="00D20B91"/>
    <w:rsid w:val="00D33DE2"/>
    <w:rsid w:val="00D36F92"/>
    <w:rsid w:val="00D41906"/>
    <w:rsid w:val="00D5081E"/>
    <w:rsid w:val="00D548AF"/>
    <w:rsid w:val="00D61CFB"/>
    <w:rsid w:val="00D73A01"/>
    <w:rsid w:val="00D9193B"/>
    <w:rsid w:val="00D93712"/>
    <w:rsid w:val="00DA0BC8"/>
    <w:rsid w:val="00DA377E"/>
    <w:rsid w:val="00DB23AE"/>
    <w:rsid w:val="00DB5C3F"/>
    <w:rsid w:val="00DD1CD1"/>
    <w:rsid w:val="00DD32C2"/>
    <w:rsid w:val="00DE68FF"/>
    <w:rsid w:val="00DE7DF4"/>
    <w:rsid w:val="00E00008"/>
    <w:rsid w:val="00E003CD"/>
    <w:rsid w:val="00E050AE"/>
    <w:rsid w:val="00E2134C"/>
    <w:rsid w:val="00E44204"/>
    <w:rsid w:val="00E44375"/>
    <w:rsid w:val="00E51D91"/>
    <w:rsid w:val="00E60631"/>
    <w:rsid w:val="00E647A6"/>
    <w:rsid w:val="00E87F86"/>
    <w:rsid w:val="00E91F7C"/>
    <w:rsid w:val="00EA0A97"/>
    <w:rsid w:val="00EA5D22"/>
    <w:rsid w:val="00EC5D12"/>
    <w:rsid w:val="00EC70D0"/>
    <w:rsid w:val="00EE30B1"/>
    <w:rsid w:val="00F1450E"/>
    <w:rsid w:val="00F17C2F"/>
    <w:rsid w:val="00F2032F"/>
    <w:rsid w:val="00F22D0A"/>
    <w:rsid w:val="00F24319"/>
    <w:rsid w:val="00F30505"/>
    <w:rsid w:val="00F4187F"/>
    <w:rsid w:val="00F454BC"/>
    <w:rsid w:val="00F56A4B"/>
    <w:rsid w:val="00F65D9B"/>
    <w:rsid w:val="00F70062"/>
    <w:rsid w:val="00F72CA4"/>
    <w:rsid w:val="00F73D8E"/>
    <w:rsid w:val="00F745AC"/>
    <w:rsid w:val="00F75D0C"/>
    <w:rsid w:val="00F76B82"/>
    <w:rsid w:val="00F84C57"/>
    <w:rsid w:val="00F92A8C"/>
    <w:rsid w:val="00F96A0C"/>
    <w:rsid w:val="00F977CA"/>
    <w:rsid w:val="00FA1C91"/>
    <w:rsid w:val="00FB2081"/>
    <w:rsid w:val="00FC725B"/>
    <w:rsid w:val="00FD6E58"/>
    <w:rsid w:val="00FE00B9"/>
    <w:rsid w:val="00FF38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7D17F0"/>
  <w15:chartTrackingRefBased/>
  <w15:docId w15:val="{ED93A3D8-301A-4587-A099-7BCA88670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0C66"/>
    <w:pPr>
      <w:autoSpaceDE w:val="0"/>
      <w:autoSpaceDN w:val="0"/>
      <w:adjustRightInd w:val="0"/>
      <w:spacing w:before="120" w:after="120"/>
      <w:contextualSpacing/>
      <w:jc w:val="both"/>
    </w:pPr>
    <w:rPr>
      <w:sz w:val="24"/>
    </w:rPr>
  </w:style>
  <w:style w:type="paragraph" w:styleId="Heading1">
    <w:name w:val="heading 1"/>
    <w:basedOn w:val="Normal"/>
    <w:next w:val="Normal"/>
    <w:link w:val="Heading1Char"/>
    <w:qFormat/>
    <w:rsid w:val="00F1450E"/>
    <w:pPr>
      <w:keepNext/>
      <w:spacing w:before="240" w:after="60"/>
      <w:jc w:val="center"/>
      <w:outlineLvl w:val="0"/>
    </w:pPr>
    <w:rPr>
      <w:b/>
      <w:bCs/>
      <w:kern w:val="32"/>
      <w:sz w:val="28"/>
      <w:szCs w:val="32"/>
    </w:rPr>
  </w:style>
  <w:style w:type="paragraph" w:styleId="Heading2">
    <w:name w:val="heading 2"/>
    <w:basedOn w:val="Normal"/>
    <w:next w:val="Normal"/>
    <w:link w:val="Heading2Char"/>
    <w:unhideWhenUsed/>
    <w:qFormat/>
    <w:rsid w:val="00B53411"/>
    <w:pPr>
      <w:keepNext/>
      <w:jc w:val="center"/>
      <w:outlineLvl w:val="1"/>
    </w:pPr>
    <w:rPr>
      <w:b/>
      <w:bCs/>
      <w:iCs/>
      <w:caps/>
      <w:szCs w:val="28"/>
    </w:rPr>
  </w:style>
  <w:style w:type="paragraph" w:styleId="Heading3">
    <w:name w:val="heading 3"/>
    <w:basedOn w:val="Normal"/>
    <w:next w:val="Normal"/>
    <w:link w:val="Heading3Char"/>
    <w:unhideWhenUsed/>
    <w:qFormat/>
    <w:rsid w:val="007768F0"/>
    <w:pPr>
      <w:keepNext/>
      <w:spacing w:before="240"/>
      <w:contextualSpacing w:val="0"/>
      <w:outlineLvl w:val="2"/>
    </w:pPr>
    <w:rPr>
      <w:bCs/>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1C4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contextualSpacing w:val="0"/>
    </w:pPr>
  </w:style>
  <w:style w:type="paragraph" w:styleId="BodyText3">
    <w:name w:val="Body Text 3"/>
    <w:basedOn w:val="Normal"/>
    <w:rsid w:val="001F1B6E"/>
    <w:pPr>
      <w:widowControl w:val="0"/>
    </w:pPr>
    <w:rPr>
      <w:sz w:val="16"/>
      <w:szCs w:val="16"/>
    </w:rPr>
  </w:style>
  <w:style w:type="paragraph" w:styleId="Header">
    <w:name w:val="header"/>
    <w:basedOn w:val="Normal"/>
    <w:link w:val="HeaderChar"/>
    <w:uiPriority w:val="99"/>
    <w:rsid w:val="001F1B6E"/>
    <w:pPr>
      <w:widowControl w:val="0"/>
      <w:tabs>
        <w:tab w:val="center" w:pos="4320"/>
        <w:tab w:val="right" w:pos="8640"/>
      </w:tabs>
    </w:pPr>
    <w:rPr>
      <w:szCs w:val="24"/>
    </w:rPr>
  </w:style>
  <w:style w:type="paragraph" w:customStyle="1" w:styleId="Level1">
    <w:name w:val="Level 1"/>
    <w:basedOn w:val="Normal"/>
    <w:rsid w:val="001F1B6E"/>
    <w:pPr>
      <w:widowControl w:val="0"/>
      <w:ind w:left="720" w:hanging="720"/>
    </w:pPr>
    <w:rPr>
      <w:szCs w:val="24"/>
    </w:rPr>
  </w:style>
  <w:style w:type="paragraph" w:styleId="BodyTextIndent3">
    <w:name w:val="Body Text Indent 3"/>
    <w:basedOn w:val="Normal"/>
    <w:link w:val="BodyTextIndent3Char"/>
    <w:rsid w:val="00F75D0C"/>
    <w:pPr>
      <w:ind w:left="360"/>
    </w:pPr>
    <w:rPr>
      <w:sz w:val="16"/>
      <w:szCs w:val="16"/>
    </w:rPr>
  </w:style>
  <w:style w:type="character" w:customStyle="1" w:styleId="BodyTextIndent3Char">
    <w:name w:val="Body Text Indent 3 Char"/>
    <w:link w:val="BodyTextIndent3"/>
    <w:rsid w:val="00F75D0C"/>
    <w:rPr>
      <w:sz w:val="16"/>
      <w:szCs w:val="16"/>
    </w:rPr>
  </w:style>
  <w:style w:type="paragraph" w:styleId="ListParagraph">
    <w:name w:val="List Paragraph"/>
    <w:basedOn w:val="Normal"/>
    <w:uiPriority w:val="34"/>
    <w:qFormat/>
    <w:rsid w:val="00F75D0C"/>
    <w:pPr>
      <w:autoSpaceDE/>
      <w:autoSpaceDN/>
      <w:adjustRightInd/>
      <w:ind w:left="720"/>
    </w:pPr>
    <w:rPr>
      <w:rFonts w:ascii="Calibri" w:eastAsia="Calibri" w:hAnsi="Calibri" w:cs="Calibri"/>
      <w:sz w:val="22"/>
      <w:szCs w:val="22"/>
    </w:rPr>
  </w:style>
  <w:style w:type="character" w:styleId="CommentReference">
    <w:name w:val="annotation reference"/>
    <w:rsid w:val="006E241F"/>
    <w:rPr>
      <w:sz w:val="16"/>
      <w:szCs w:val="16"/>
    </w:rPr>
  </w:style>
  <w:style w:type="paragraph" w:styleId="CommentText">
    <w:name w:val="annotation text"/>
    <w:basedOn w:val="Normal"/>
    <w:link w:val="CommentTextChar"/>
    <w:rsid w:val="006E241F"/>
    <w:rPr>
      <w:sz w:val="20"/>
    </w:rPr>
  </w:style>
  <w:style w:type="character" w:customStyle="1" w:styleId="CommentTextChar">
    <w:name w:val="Comment Text Char"/>
    <w:basedOn w:val="DefaultParagraphFont"/>
    <w:link w:val="CommentText"/>
    <w:rsid w:val="006E241F"/>
  </w:style>
  <w:style w:type="paragraph" w:styleId="CommentSubject">
    <w:name w:val="annotation subject"/>
    <w:basedOn w:val="CommentText"/>
    <w:next w:val="CommentText"/>
    <w:link w:val="CommentSubjectChar"/>
    <w:rsid w:val="006E241F"/>
    <w:rPr>
      <w:b/>
      <w:bCs/>
    </w:rPr>
  </w:style>
  <w:style w:type="character" w:customStyle="1" w:styleId="CommentSubjectChar">
    <w:name w:val="Comment Subject Char"/>
    <w:link w:val="CommentSubject"/>
    <w:rsid w:val="006E241F"/>
    <w:rPr>
      <w:b/>
      <w:bCs/>
    </w:rPr>
  </w:style>
  <w:style w:type="paragraph" w:styleId="BalloonText">
    <w:name w:val="Balloon Text"/>
    <w:basedOn w:val="Normal"/>
    <w:link w:val="BalloonTextChar"/>
    <w:rsid w:val="006E241F"/>
    <w:rPr>
      <w:rFonts w:ascii="Segoe UI" w:hAnsi="Segoe UI" w:cs="Segoe UI"/>
      <w:sz w:val="18"/>
      <w:szCs w:val="18"/>
    </w:rPr>
  </w:style>
  <w:style w:type="character" w:customStyle="1" w:styleId="BalloonTextChar">
    <w:name w:val="Balloon Text Char"/>
    <w:link w:val="BalloonText"/>
    <w:rsid w:val="006E241F"/>
    <w:rPr>
      <w:rFonts w:ascii="Segoe UI" w:hAnsi="Segoe UI" w:cs="Segoe UI"/>
      <w:sz w:val="18"/>
      <w:szCs w:val="18"/>
    </w:rPr>
  </w:style>
  <w:style w:type="paragraph" w:customStyle="1" w:styleId="MemoHeader">
    <w:name w:val="Memo Header"/>
    <w:uiPriority w:val="99"/>
    <w:semiHidden/>
    <w:rsid w:val="00015F2E"/>
    <w:pPr>
      <w:pBdr>
        <w:bottom w:val="single" w:sz="4" w:space="2" w:color="auto"/>
      </w:pBdr>
      <w:spacing w:before="360" w:after="100" w:afterAutospacing="1"/>
    </w:pPr>
    <w:rPr>
      <w:rFonts w:ascii="Verdana" w:eastAsia="Calibri" w:hAnsi="Verdana"/>
      <w:b/>
      <w:sz w:val="32"/>
      <w:szCs w:val="24"/>
    </w:rPr>
  </w:style>
  <w:style w:type="paragraph" w:styleId="Footer">
    <w:name w:val="footer"/>
    <w:basedOn w:val="Normal"/>
    <w:link w:val="FooterChar"/>
    <w:rsid w:val="002A06FB"/>
    <w:pPr>
      <w:tabs>
        <w:tab w:val="center" w:pos="4680"/>
        <w:tab w:val="right" w:pos="9360"/>
      </w:tabs>
    </w:pPr>
  </w:style>
  <w:style w:type="character" w:customStyle="1" w:styleId="FooterChar">
    <w:name w:val="Footer Char"/>
    <w:link w:val="Footer"/>
    <w:rsid w:val="002A06FB"/>
    <w:rPr>
      <w:sz w:val="24"/>
    </w:rPr>
  </w:style>
  <w:style w:type="character" w:customStyle="1" w:styleId="Heading1Char">
    <w:name w:val="Heading 1 Char"/>
    <w:link w:val="Heading1"/>
    <w:rsid w:val="00F1450E"/>
    <w:rPr>
      <w:rFonts w:eastAsia="Times New Roman" w:cs="Times New Roman"/>
      <w:b/>
      <w:bCs/>
      <w:kern w:val="32"/>
      <w:sz w:val="28"/>
      <w:szCs w:val="32"/>
    </w:rPr>
  </w:style>
  <w:style w:type="character" w:customStyle="1" w:styleId="Heading2Char">
    <w:name w:val="Heading 2 Char"/>
    <w:link w:val="Heading2"/>
    <w:rsid w:val="00B53411"/>
    <w:rPr>
      <w:rFonts w:eastAsia="Times New Roman" w:cs="Times New Roman"/>
      <w:b/>
      <w:bCs/>
      <w:iCs/>
      <w:caps/>
      <w:sz w:val="24"/>
      <w:szCs w:val="28"/>
    </w:rPr>
  </w:style>
  <w:style w:type="paragraph" w:styleId="TOCHeading">
    <w:name w:val="TOC Heading"/>
    <w:basedOn w:val="Heading1"/>
    <w:next w:val="Normal"/>
    <w:uiPriority w:val="39"/>
    <w:unhideWhenUsed/>
    <w:qFormat/>
    <w:rsid w:val="00B53411"/>
    <w:pPr>
      <w:keepLines/>
      <w:autoSpaceDE/>
      <w:autoSpaceDN/>
      <w:adjustRightInd/>
      <w:spacing w:after="0" w:line="259" w:lineRule="auto"/>
      <w:contextualSpacing w:val="0"/>
      <w:jc w:val="left"/>
      <w:outlineLvl w:val="9"/>
    </w:pPr>
    <w:rPr>
      <w:rFonts w:ascii="Calibri Light" w:hAnsi="Calibri Light"/>
      <w:b w:val="0"/>
      <w:bCs w:val="0"/>
      <w:color w:val="2E74B5"/>
      <w:kern w:val="0"/>
      <w:sz w:val="32"/>
    </w:rPr>
  </w:style>
  <w:style w:type="paragraph" w:styleId="TOC1">
    <w:name w:val="toc 1"/>
    <w:basedOn w:val="Normal"/>
    <w:next w:val="Normal"/>
    <w:autoRedefine/>
    <w:uiPriority w:val="39"/>
    <w:rsid w:val="00B53411"/>
  </w:style>
  <w:style w:type="paragraph" w:styleId="TOC2">
    <w:name w:val="toc 2"/>
    <w:basedOn w:val="Normal"/>
    <w:next w:val="Normal"/>
    <w:autoRedefine/>
    <w:uiPriority w:val="39"/>
    <w:rsid w:val="00B53411"/>
    <w:pPr>
      <w:ind w:left="240"/>
    </w:pPr>
  </w:style>
  <w:style w:type="character" w:styleId="Hyperlink">
    <w:name w:val="Hyperlink"/>
    <w:uiPriority w:val="99"/>
    <w:unhideWhenUsed/>
    <w:rsid w:val="00B53411"/>
    <w:rPr>
      <w:color w:val="0563C1"/>
      <w:u w:val="single"/>
    </w:rPr>
  </w:style>
  <w:style w:type="paragraph" w:customStyle="1" w:styleId="Default">
    <w:name w:val="Default"/>
    <w:rsid w:val="00190CA0"/>
    <w:pPr>
      <w:autoSpaceDE w:val="0"/>
      <w:autoSpaceDN w:val="0"/>
      <w:adjustRightInd w:val="0"/>
    </w:pPr>
    <w:rPr>
      <w:rFonts w:ascii="Verdana" w:hAnsi="Verdana" w:cs="Verdana"/>
      <w:color w:val="000000"/>
      <w:sz w:val="24"/>
      <w:szCs w:val="24"/>
    </w:rPr>
  </w:style>
  <w:style w:type="character" w:customStyle="1" w:styleId="Heading3Char">
    <w:name w:val="Heading 3 Char"/>
    <w:link w:val="Heading3"/>
    <w:rsid w:val="007768F0"/>
    <w:rPr>
      <w:bCs/>
      <w:sz w:val="24"/>
      <w:szCs w:val="26"/>
      <w:u w:val="single"/>
    </w:rPr>
  </w:style>
  <w:style w:type="character" w:customStyle="1" w:styleId="BodyTextChar">
    <w:name w:val="Body Text Char"/>
    <w:link w:val="BodyText"/>
    <w:rsid w:val="00A81C40"/>
    <w:rPr>
      <w:sz w:val="24"/>
    </w:rPr>
  </w:style>
  <w:style w:type="character" w:customStyle="1" w:styleId="HeaderChar">
    <w:name w:val="Header Char"/>
    <w:link w:val="Header"/>
    <w:uiPriority w:val="99"/>
    <w:rsid w:val="00190CA0"/>
    <w:rPr>
      <w:sz w:val="24"/>
      <w:szCs w:val="24"/>
    </w:rPr>
  </w:style>
  <w:style w:type="table" w:styleId="LightList">
    <w:name w:val="Light List"/>
    <w:basedOn w:val="TableNormal"/>
    <w:uiPriority w:val="61"/>
    <w:rsid w:val="00CD2570"/>
    <w:rPr>
      <w:rFonts w:asciiTheme="minorHAnsi" w:eastAsiaTheme="minorEastAsia" w:hAnsiTheme="minorHAnsi" w:cstheme="minorBidi"/>
      <w:sz w:val="22"/>
      <w:szCs w:val="22"/>
      <w:lang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NoSpacing">
    <w:name w:val="No Spacing"/>
    <w:uiPriority w:val="1"/>
    <w:qFormat/>
    <w:rsid w:val="003573CD"/>
    <w:pPr>
      <w:autoSpaceDE w:val="0"/>
      <w:autoSpaceDN w:val="0"/>
      <w:adjustRightInd w:val="0"/>
      <w:contextualSpacing/>
      <w:jc w:val="both"/>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698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Water\CCN%20STM%20TOOLS\(CCN)%20(Docket%20No)%20Water%20Tariff.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6CB925-CF69-4DD1-BE46-DF150BF4D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(CCN) (Docket No) Water Tariff</Template>
  <TotalTime>1</TotalTime>
  <Pages>1</Pages>
  <Words>2847</Words>
  <Characters>16229</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James A. Dyche dba Crest Water Company</vt:lpstr>
    </vt:vector>
  </TitlesOfParts>
  <Company>TCEQ</Company>
  <LinksUpToDate>false</LinksUpToDate>
  <CharactersWithSpaces>19038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James A. Dyche dba Crest Water Company</dc:title>
  <dc:subject/>
  <dc:creator>Graham, Heidi</dc:creator>
  <cp:keywords/>
  <dc:description/>
  <cp:lastModifiedBy>Eiland, Kathryn</cp:lastModifiedBy>
  <cp:revision>2</cp:revision>
  <cp:lastPrinted>2008-10-28T21:50:00Z</cp:lastPrinted>
  <dcterms:created xsi:type="dcterms:W3CDTF">2018-12-20T19:08:00Z</dcterms:created>
  <dcterms:modified xsi:type="dcterms:W3CDTF">2018-12-20T19:08:00Z</dcterms:modified>
</cp:coreProperties>
</file>